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5A76" w:rsidRPr="005635D2" w:rsidRDefault="00083058" w:rsidP="00605A76">
      <w:pPr>
        <w:spacing w:before="120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3. </w:t>
      </w:r>
      <w:r w:rsidR="00605A76" w:rsidRPr="005635D2">
        <w:rPr>
          <w:rFonts w:ascii="TH SarabunPSK" w:hAnsi="TH SarabunPSK" w:cs="TH SarabunPSK" w:hint="cs"/>
          <w:b/>
          <w:bCs/>
          <w:sz w:val="32"/>
          <w:szCs w:val="32"/>
          <w:cs/>
        </w:rPr>
        <w:t>ยุทธศาสตร์ด้าน</w:t>
      </w:r>
      <w:r w:rsidR="001E04A1" w:rsidRPr="005635D2">
        <w:rPr>
          <w:rFonts w:ascii="TH SarabunPSK" w:hAnsi="TH SarabunPSK" w:cs="TH SarabunPSK" w:hint="cs"/>
          <w:b/>
          <w:bCs/>
          <w:sz w:val="32"/>
          <w:szCs w:val="32"/>
          <w:cs/>
        </w:rPr>
        <w:t>การสร้างโอกาสและความเสมอภาคทางสังคม</w:t>
      </w:r>
    </w:p>
    <w:p w:rsidR="003D44E1" w:rsidRPr="005635D2" w:rsidRDefault="00605A76" w:rsidP="003D44E1">
      <w:pPr>
        <w:rPr>
          <w:rFonts w:ascii="TH SarabunPSK" w:hAnsi="TH SarabunPSK" w:cs="TH SarabunPSK"/>
          <w:b/>
          <w:bCs/>
          <w:sz w:val="32"/>
          <w:szCs w:val="32"/>
        </w:rPr>
      </w:pPr>
      <w:r w:rsidRPr="005635D2">
        <w:rPr>
          <w:rFonts w:ascii="TH SarabunPSK" w:hAnsi="TH SarabunPSK" w:cs="TH SarabunPSK" w:hint="cs"/>
          <w:b/>
          <w:bCs/>
          <w:sz w:val="32"/>
          <w:szCs w:val="32"/>
          <w:cs/>
        </w:rPr>
        <w:t>แผนงาน</w:t>
      </w:r>
      <w:r w:rsidR="001E04A1" w:rsidRPr="005635D2">
        <w:rPr>
          <w:rFonts w:ascii="TH SarabunPSK" w:hAnsi="TH SarabunPSK" w:cs="TH SarabunPSK" w:hint="cs"/>
          <w:b/>
          <w:bCs/>
          <w:sz w:val="32"/>
          <w:szCs w:val="32"/>
          <w:cs/>
        </w:rPr>
        <w:t>บูรณาการพัฒนาและส่งเสริมเศรษฐกิจฐานราก</w:t>
      </w:r>
    </w:p>
    <w:p w:rsidR="00605A76" w:rsidRPr="005635D2" w:rsidRDefault="0063453E" w:rsidP="002C37AF">
      <w:pPr>
        <w:rPr>
          <w:rFonts w:ascii="TH SarabunPSK" w:hAnsi="TH SarabunPSK" w:cs="TH SarabunPSK"/>
          <w:b/>
          <w:bCs/>
          <w:sz w:val="32"/>
          <w:szCs w:val="32"/>
        </w:rPr>
      </w:pPr>
      <w:r w:rsidRPr="005635D2">
        <w:rPr>
          <w:rFonts w:ascii="TH SarabunPSK" w:hAnsi="TH SarabunPSK" w:cs="TH SarabunPSK" w:hint="cs"/>
          <w:b/>
          <w:bCs/>
          <w:sz w:val="32"/>
          <w:szCs w:val="32"/>
          <w:cs/>
        </w:rPr>
        <w:t>โครงการ</w:t>
      </w:r>
      <w:r w:rsidR="001E04A1" w:rsidRPr="005635D2">
        <w:rPr>
          <w:rFonts w:ascii="TH SarabunPSK" w:hAnsi="TH SarabunPSK" w:cs="TH SarabunPSK" w:hint="cs"/>
          <w:b/>
          <w:bCs/>
          <w:sz w:val="32"/>
          <w:szCs w:val="32"/>
          <w:cs/>
        </w:rPr>
        <w:t>เพิ่มประสิทธิภาพการบริหารกองทุนเพื่อเกษตรกรและแหล่งสินเชื่อภาครัฐเพื่อการเข้าถึงแหล่งทุน</w:t>
      </w:r>
    </w:p>
    <w:p w:rsidR="00605A76" w:rsidRPr="005635D2" w:rsidRDefault="00605A76" w:rsidP="002C37AF">
      <w:pPr>
        <w:tabs>
          <w:tab w:val="left" w:pos="284"/>
        </w:tabs>
        <w:rPr>
          <w:rFonts w:ascii="TH SarabunPSK" w:hAnsi="TH SarabunPSK" w:cs="TH SarabunPSK"/>
          <w:b/>
          <w:bCs/>
          <w:sz w:val="32"/>
          <w:szCs w:val="32"/>
          <w:cs/>
        </w:rPr>
      </w:pPr>
      <w:r w:rsidRPr="005635D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635D2">
        <w:rPr>
          <w:rFonts w:ascii="TH SarabunPSK" w:hAnsi="TH SarabunPSK" w:cs="TH SarabunPSK" w:hint="cs"/>
          <w:b/>
          <w:bCs/>
          <w:sz w:val="32"/>
          <w:szCs w:val="32"/>
          <w:cs/>
        </w:rPr>
        <w:t>กิจกรรมหลัก</w:t>
      </w:r>
      <w:r w:rsidR="001E04A1" w:rsidRPr="005635D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1E04A1" w:rsidRPr="005635D2">
        <w:rPr>
          <w:rFonts w:ascii="TH SarabunPSK" w:hAnsi="TH SarabunPSK" w:cs="TH SarabunPSK"/>
          <w:b/>
          <w:bCs/>
          <w:sz w:val="32"/>
          <w:szCs w:val="32"/>
          <w:cs/>
        </w:rPr>
        <w:t xml:space="preserve">: </w:t>
      </w:r>
      <w:r w:rsidR="001E04A1" w:rsidRPr="005635D2">
        <w:rPr>
          <w:rFonts w:ascii="TH SarabunPSK" w:hAnsi="TH SarabunPSK" w:cs="TH SarabunPSK" w:hint="cs"/>
          <w:b/>
          <w:bCs/>
          <w:sz w:val="32"/>
          <w:szCs w:val="32"/>
          <w:cs/>
        </w:rPr>
        <w:t>ขับเคลื่อนเศรษฐกิจฐานรากด้วยทุนชุมชน</w:t>
      </w:r>
    </w:p>
    <w:p w:rsidR="0063453E" w:rsidRPr="005635D2" w:rsidRDefault="0063453E" w:rsidP="0063453E">
      <w:pPr>
        <w:tabs>
          <w:tab w:val="left" w:pos="284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5635D2">
        <w:rPr>
          <w:rFonts w:ascii="TH SarabunPSK" w:hAnsi="TH SarabunPSK" w:cs="TH SarabunPSK"/>
          <w:b/>
          <w:bCs/>
          <w:sz w:val="32"/>
          <w:szCs w:val="32"/>
        </w:rPr>
        <w:tab/>
      </w:r>
      <w:r w:rsidRPr="005635D2">
        <w:rPr>
          <w:rFonts w:ascii="TH SarabunPSK" w:hAnsi="TH SarabunPSK" w:cs="TH SarabunPSK" w:hint="cs"/>
          <w:b/>
          <w:bCs/>
          <w:sz w:val="32"/>
          <w:szCs w:val="32"/>
          <w:cs/>
        </w:rPr>
        <w:t>กิจกรรม</w:t>
      </w:r>
      <w:r w:rsidR="001E04A1" w:rsidRPr="005635D2">
        <w:rPr>
          <w:rFonts w:ascii="TH SarabunPSK" w:hAnsi="TH SarabunPSK" w:cs="TH SarabunPSK" w:hint="cs"/>
          <w:b/>
          <w:bCs/>
          <w:sz w:val="32"/>
          <w:szCs w:val="32"/>
          <w:cs/>
        </w:rPr>
        <w:t>ย่อย</w:t>
      </w:r>
      <w:r w:rsidRPr="005635D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ที่ </w:t>
      </w:r>
      <w:r w:rsidR="001E04A1" w:rsidRPr="005635D2">
        <w:rPr>
          <w:rFonts w:ascii="TH SarabunPSK" w:hAnsi="TH SarabunPSK" w:cs="TH SarabunPSK" w:hint="cs"/>
          <w:b/>
          <w:bCs/>
          <w:sz w:val="32"/>
          <w:szCs w:val="32"/>
          <w:cs/>
        </w:rPr>
        <w:t>1</w:t>
      </w:r>
      <w:r w:rsidRPr="005635D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1E04A1" w:rsidRPr="005635D2">
        <w:rPr>
          <w:rFonts w:ascii="TH SarabunPSK" w:hAnsi="TH SarabunPSK" w:cs="TH SarabunPSK" w:hint="cs"/>
          <w:b/>
          <w:bCs/>
          <w:sz w:val="32"/>
          <w:szCs w:val="32"/>
          <w:cs/>
        </w:rPr>
        <w:t>เพิ่มประสิทธิภาพกองทุนชุมชน</w:t>
      </w:r>
    </w:p>
    <w:p w:rsidR="001E04A1" w:rsidRPr="005635D2" w:rsidRDefault="001E04A1" w:rsidP="0063453E">
      <w:pPr>
        <w:tabs>
          <w:tab w:val="left" w:pos="284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5635D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1. เสริมสร้างความเข้มแข็งกองทุนชุมชนสู่ธรรมา</w:t>
      </w:r>
      <w:proofErr w:type="spellStart"/>
      <w:r w:rsidRPr="005635D2">
        <w:rPr>
          <w:rFonts w:ascii="TH SarabunPSK" w:hAnsi="TH SarabunPSK" w:cs="TH SarabunPSK" w:hint="cs"/>
          <w:b/>
          <w:bCs/>
          <w:sz w:val="32"/>
          <w:szCs w:val="32"/>
          <w:cs/>
        </w:rPr>
        <w:t>ภิ</w:t>
      </w:r>
      <w:proofErr w:type="spellEnd"/>
      <w:r w:rsidRPr="005635D2">
        <w:rPr>
          <w:rFonts w:ascii="TH SarabunPSK" w:hAnsi="TH SarabunPSK" w:cs="TH SarabunPSK" w:hint="cs"/>
          <w:b/>
          <w:bCs/>
          <w:sz w:val="32"/>
          <w:szCs w:val="32"/>
          <w:cs/>
        </w:rPr>
        <w:t>บาล</w:t>
      </w:r>
    </w:p>
    <w:p w:rsidR="00A247E0" w:rsidRPr="005635D2" w:rsidRDefault="001E04A1" w:rsidP="001E04A1">
      <w:pPr>
        <w:tabs>
          <w:tab w:val="left" w:pos="851"/>
          <w:tab w:val="left" w:pos="1134"/>
          <w:tab w:val="left" w:pos="1560"/>
        </w:tabs>
        <w:rPr>
          <w:rFonts w:ascii="TH SarabunPSK" w:hAnsi="TH SarabunPSK" w:cs="TH SarabunPSK"/>
          <w:sz w:val="32"/>
          <w:szCs w:val="32"/>
        </w:rPr>
      </w:pPr>
      <w:bookmarkStart w:id="0" w:name="_Hlk20141763"/>
      <w:r w:rsidRPr="005635D2">
        <w:rPr>
          <w:rFonts w:ascii="TH SarabunPSK" w:hAnsi="TH SarabunPSK" w:cs="TH SarabunPSK"/>
          <w:sz w:val="32"/>
          <w:szCs w:val="32"/>
          <w:cs/>
        </w:rPr>
        <w:t xml:space="preserve">       </w:t>
      </w:r>
      <w:proofErr w:type="gramStart"/>
      <w:r w:rsidRPr="005635D2">
        <w:rPr>
          <w:rFonts w:ascii="TH SarabunPSK" w:hAnsi="TH SarabunPSK" w:cs="TH SarabunPSK"/>
          <w:sz w:val="32"/>
          <w:szCs w:val="32"/>
        </w:rPr>
        <w:t>1</w:t>
      </w:r>
      <w:r w:rsidR="00475BB3" w:rsidRPr="005635D2">
        <w:rPr>
          <w:rFonts w:ascii="TH SarabunPSK" w:hAnsi="TH SarabunPSK" w:cs="TH SarabunPSK" w:hint="cs"/>
          <w:sz w:val="32"/>
          <w:szCs w:val="32"/>
          <w:cs/>
        </w:rPr>
        <w:t>.</w:t>
      </w:r>
      <w:r w:rsidRPr="005635D2">
        <w:rPr>
          <w:rFonts w:ascii="TH SarabunPSK" w:hAnsi="TH SarabunPSK" w:cs="TH SarabunPSK" w:hint="cs"/>
          <w:sz w:val="32"/>
          <w:szCs w:val="32"/>
          <w:cs/>
        </w:rPr>
        <w:t>1</w:t>
      </w:r>
      <w:proofErr w:type="gramEnd"/>
      <w:r w:rsidR="00475BB3" w:rsidRPr="005635D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bookmarkEnd w:id="0"/>
      <w:r w:rsidRPr="005635D2">
        <w:rPr>
          <w:rFonts w:ascii="TH SarabunPSK" w:hAnsi="TH SarabunPSK" w:cs="TH SarabunPSK" w:hint="cs"/>
          <w:sz w:val="32"/>
          <w:szCs w:val="32"/>
          <w:cs/>
        </w:rPr>
        <w:t>เพิ่มศักยภาพกองทุนชุมชนด้านบริการโครงการ บริหารสัญญา และบริหารหนี้ตามหลักธรรมา</w:t>
      </w:r>
      <w:proofErr w:type="spellStart"/>
      <w:r w:rsidRPr="005635D2">
        <w:rPr>
          <w:rFonts w:ascii="TH SarabunPSK" w:hAnsi="TH SarabunPSK" w:cs="TH SarabunPSK" w:hint="cs"/>
          <w:sz w:val="32"/>
          <w:szCs w:val="32"/>
          <w:cs/>
        </w:rPr>
        <w:t>ภิ</w:t>
      </w:r>
      <w:proofErr w:type="spellEnd"/>
      <w:r w:rsidRPr="005635D2">
        <w:rPr>
          <w:rFonts w:ascii="TH SarabunPSK" w:hAnsi="TH SarabunPSK" w:cs="TH SarabunPSK" w:hint="cs"/>
          <w:sz w:val="32"/>
          <w:szCs w:val="32"/>
          <w:cs/>
        </w:rPr>
        <w:t>บาล</w:t>
      </w:r>
    </w:p>
    <w:p w:rsidR="001E04A1" w:rsidRPr="005635D2" w:rsidRDefault="001E04A1" w:rsidP="001E04A1">
      <w:pPr>
        <w:tabs>
          <w:tab w:val="left" w:pos="851"/>
          <w:tab w:val="left" w:pos="1134"/>
          <w:tab w:val="left" w:pos="1560"/>
        </w:tabs>
        <w:rPr>
          <w:rFonts w:ascii="TH SarabunPSK" w:hAnsi="TH SarabunPSK" w:cs="TH SarabunPSK"/>
          <w:sz w:val="32"/>
          <w:szCs w:val="32"/>
        </w:rPr>
      </w:pPr>
      <w:r w:rsidRPr="005635D2">
        <w:rPr>
          <w:rFonts w:ascii="TH SarabunPSK" w:hAnsi="TH SarabunPSK" w:cs="TH SarabunPSK" w:hint="cs"/>
          <w:sz w:val="32"/>
          <w:szCs w:val="32"/>
          <w:cs/>
        </w:rPr>
        <w:t xml:space="preserve">       1.2 ศูนย์จัดการกองทุนชุมชนดีเด่นสู่การเป็นต้นแบบด้านการบริหารจัดการหนี้</w:t>
      </w:r>
    </w:p>
    <w:p w:rsidR="00A247E0" w:rsidRPr="005635D2" w:rsidRDefault="00A247E0" w:rsidP="00CC65AA">
      <w:pPr>
        <w:spacing w:before="120"/>
        <w:rPr>
          <w:rFonts w:ascii="TH SarabunPSK" w:hAnsi="TH SarabunPSK" w:cs="TH SarabunPSK"/>
          <w:b/>
          <w:bCs/>
          <w:sz w:val="32"/>
          <w:szCs w:val="32"/>
        </w:rPr>
      </w:pPr>
      <w:r w:rsidRPr="005635D2">
        <w:rPr>
          <w:rFonts w:ascii="TH SarabunPSK" w:hAnsi="TH SarabunPSK" w:cs="TH SarabunPSK" w:hint="cs"/>
          <w:b/>
          <w:bCs/>
          <w:sz w:val="32"/>
          <w:szCs w:val="32"/>
          <w:cs/>
        </w:rPr>
        <w:t>โครงการพัฒนา</w:t>
      </w:r>
      <w:r w:rsidR="004C4E98" w:rsidRPr="005635D2">
        <w:rPr>
          <w:rFonts w:ascii="TH SarabunPSK" w:hAnsi="TH SarabunPSK" w:cs="TH SarabunPSK" w:hint="cs"/>
          <w:b/>
          <w:bCs/>
          <w:sz w:val="32"/>
          <w:szCs w:val="32"/>
          <w:cs/>
        </w:rPr>
        <w:t>ผลิตภัณฑ์สินค้าชุมชน</w:t>
      </w:r>
    </w:p>
    <w:p w:rsidR="00A247E0" w:rsidRPr="005635D2" w:rsidRDefault="00A247E0" w:rsidP="00A247E0">
      <w:pPr>
        <w:tabs>
          <w:tab w:val="left" w:pos="284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5635D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635D2">
        <w:rPr>
          <w:rFonts w:ascii="TH SarabunPSK" w:hAnsi="TH SarabunPSK" w:cs="TH SarabunPSK" w:hint="cs"/>
          <w:b/>
          <w:bCs/>
          <w:sz w:val="32"/>
          <w:szCs w:val="32"/>
          <w:cs/>
        </w:rPr>
        <w:t>กิจกรรม</w:t>
      </w:r>
      <w:r w:rsidR="004C4E98" w:rsidRPr="005635D2">
        <w:rPr>
          <w:rFonts w:ascii="TH SarabunPSK" w:hAnsi="TH SarabunPSK" w:cs="TH SarabunPSK" w:hint="cs"/>
          <w:b/>
          <w:bCs/>
          <w:sz w:val="32"/>
          <w:szCs w:val="32"/>
          <w:cs/>
        </w:rPr>
        <w:t>หลักที่ 1</w:t>
      </w:r>
      <w:r w:rsidRPr="005635D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4C4E98" w:rsidRPr="005635D2">
        <w:rPr>
          <w:rFonts w:ascii="TH SarabunPSK" w:hAnsi="TH SarabunPSK" w:cs="TH SarabunPSK" w:hint="cs"/>
          <w:b/>
          <w:bCs/>
          <w:sz w:val="32"/>
          <w:szCs w:val="32"/>
          <w:cs/>
        </w:rPr>
        <w:t>พัฒนาผลิตภัณฑ์ชุมชน</w:t>
      </w:r>
    </w:p>
    <w:p w:rsidR="004C4E98" w:rsidRPr="005635D2" w:rsidRDefault="004C4E98" w:rsidP="00A247E0">
      <w:pPr>
        <w:tabs>
          <w:tab w:val="left" w:pos="284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5635D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กิจกรรมย่อยที่ 1 พัฒนายกระดับผลิตภัณฑ์ชุมชน</w:t>
      </w:r>
    </w:p>
    <w:p w:rsidR="00A247E0" w:rsidRPr="005635D2" w:rsidRDefault="00A247E0" w:rsidP="00A247E0">
      <w:pPr>
        <w:tabs>
          <w:tab w:val="left" w:pos="284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5635D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635D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1. </w:t>
      </w:r>
      <w:r w:rsidR="00675FA2" w:rsidRPr="005635D2">
        <w:rPr>
          <w:rFonts w:ascii="TH SarabunPSK" w:hAnsi="TH SarabunPSK" w:cs="TH SarabunPSK" w:hint="cs"/>
          <w:b/>
          <w:bCs/>
          <w:sz w:val="32"/>
          <w:szCs w:val="32"/>
          <w:cs/>
        </w:rPr>
        <w:t>พัฒนายกระดับผลิตภัณฑ์ 1-3 ดาว</w:t>
      </w:r>
    </w:p>
    <w:p w:rsidR="00A247E0" w:rsidRPr="005635D2" w:rsidRDefault="00A247E0" w:rsidP="00A247E0">
      <w:pPr>
        <w:tabs>
          <w:tab w:val="left" w:pos="851"/>
        </w:tabs>
        <w:rPr>
          <w:rFonts w:ascii="TH SarabunPSK" w:hAnsi="TH SarabunPSK" w:cs="TH SarabunPSK"/>
          <w:sz w:val="32"/>
          <w:szCs w:val="32"/>
          <w:cs/>
        </w:rPr>
      </w:pPr>
      <w:r w:rsidRPr="005635D2">
        <w:rPr>
          <w:rFonts w:ascii="TH SarabunPSK" w:hAnsi="TH SarabunPSK" w:cs="TH SarabunPSK"/>
          <w:sz w:val="32"/>
          <w:szCs w:val="32"/>
          <w:cs/>
        </w:rPr>
        <w:tab/>
      </w:r>
      <w:r w:rsidRPr="005635D2">
        <w:rPr>
          <w:rFonts w:ascii="TH SarabunPSK" w:hAnsi="TH SarabunPSK" w:cs="TH SarabunPSK" w:hint="cs"/>
          <w:sz w:val="32"/>
          <w:szCs w:val="32"/>
          <w:cs/>
        </w:rPr>
        <w:t xml:space="preserve">1.1 </w:t>
      </w:r>
      <w:r w:rsidR="00675FA2" w:rsidRPr="005635D2">
        <w:rPr>
          <w:rFonts w:ascii="TH SarabunPSK" w:hAnsi="TH SarabunPSK" w:cs="TH SarabunPSK" w:hint="cs"/>
          <w:sz w:val="32"/>
          <w:szCs w:val="32"/>
          <w:cs/>
        </w:rPr>
        <w:t xml:space="preserve">ส่งเสริมเครือข่ายองค์ความรู้ </w:t>
      </w:r>
      <w:r w:rsidR="00675FA2" w:rsidRPr="005635D2">
        <w:rPr>
          <w:rFonts w:ascii="TH SarabunPSK" w:hAnsi="TH SarabunPSK" w:cs="TH SarabunPSK"/>
          <w:sz w:val="32"/>
          <w:szCs w:val="32"/>
        </w:rPr>
        <w:t xml:space="preserve">KBO </w:t>
      </w:r>
      <w:r w:rsidR="00675FA2" w:rsidRPr="005635D2">
        <w:rPr>
          <w:rFonts w:ascii="TH SarabunPSK" w:hAnsi="TH SarabunPSK" w:cs="TH SarabunPSK" w:hint="cs"/>
          <w:sz w:val="32"/>
          <w:szCs w:val="32"/>
          <w:cs/>
        </w:rPr>
        <w:t>(</w:t>
      </w:r>
      <w:r w:rsidR="00675FA2" w:rsidRPr="005635D2">
        <w:rPr>
          <w:rFonts w:ascii="TH SarabunPSK" w:hAnsi="TH SarabunPSK" w:cs="TH SarabunPSK"/>
          <w:sz w:val="32"/>
          <w:szCs w:val="32"/>
        </w:rPr>
        <w:t xml:space="preserve">Knowledge </w:t>
      </w:r>
      <w:r w:rsidR="00675FA2" w:rsidRPr="005635D2">
        <w:rPr>
          <w:rFonts w:ascii="TH SarabunPSK" w:hAnsi="TH SarabunPSK" w:cs="TH SarabunPSK"/>
          <w:sz w:val="32"/>
          <w:szCs w:val="32"/>
          <w:cs/>
        </w:rPr>
        <w:t xml:space="preserve">- </w:t>
      </w:r>
      <w:r w:rsidR="00675FA2" w:rsidRPr="005635D2">
        <w:rPr>
          <w:rFonts w:ascii="TH SarabunPSK" w:hAnsi="TH SarabunPSK" w:cs="TH SarabunPSK"/>
          <w:sz w:val="32"/>
          <w:szCs w:val="32"/>
        </w:rPr>
        <w:t>Based OTOP</w:t>
      </w:r>
      <w:r w:rsidR="00675FA2" w:rsidRPr="005635D2"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4377AA" w:rsidRPr="005635D2" w:rsidRDefault="00A247E0" w:rsidP="00A247E0">
      <w:pPr>
        <w:tabs>
          <w:tab w:val="left" w:pos="851"/>
          <w:tab w:val="left" w:pos="1134"/>
          <w:tab w:val="left" w:pos="1560"/>
        </w:tabs>
        <w:rPr>
          <w:rFonts w:ascii="TH SarabunPSK" w:hAnsi="TH SarabunPSK" w:cs="TH SarabunPSK"/>
          <w:sz w:val="32"/>
          <w:szCs w:val="32"/>
          <w:cs/>
        </w:rPr>
      </w:pPr>
      <w:r w:rsidRPr="005635D2">
        <w:rPr>
          <w:rFonts w:ascii="TH SarabunPSK" w:hAnsi="TH SarabunPSK" w:cs="TH SarabunPSK"/>
          <w:sz w:val="32"/>
          <w:szCs w:val="32"/>
          <w:cs/>
        </w:rPr>
        <w:tab/>
      </w:r>
      <w:r w:rsidR="004377AA" w:rsidRPr="005635D2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="00675FA2" w:rsidRPr="005635D2">
        <w:rPr>
          <w:rFonts w:ascii="TH SarabunPSK" w:hAnsi="TH SarabunPSK" w:cs="TH SarabunPSK" w:hint="cs"/>
          <w:sz w:val="32"/>
          <w:szCs w:val="32"/>
          <w:cs/>
        </w:rPr>
        <w:t>1.1</w:t>
      </w:r>
      <w:r w:rsidR="004377AA" w:rsidRPr="005635D2">
        <w:rPr>
          <w:rFonts w:ascii="TH SarabunPSK" w:hAnsi="TH SarabunPSK" w:cs="TH SarabunPSK" w:hint="cs"/>
          <w:sz w:val="32"/>
          <w:szCs w:val="32"/>
          <w:cs/>
        </w:rPr>
        <w:t xml:space="preserve">.1 </w:t>
      </w:r>
      <w:r w:rsidR="00675FA2" w:rsidRPr="005635D2">
        <w:rPr>
          <w:rFonts w:ascii="TH SarabunPSK" w:hAnsi="TH SarabunPSK" w:cs="TH SarabunPSK" w:hint="cs"/>
          <w:sz w:val="32"/>
          <w:szCs w:val="32"/>
          <w:cs/>
        </w:rPr>
        <w:t>การ</w:t>
      </w:r>
      <w:r w:rsidR="004377AA" w:rsidRPr="005635D2">
        <w:rPr>
          <w:rFonts w:ascii="TH SarabunPSK" w:hAnsi="TH SarabunPSK" w:cs="TH SarabunPSK" w:hint="cs"/>
          <w:sz w:val="32"/>
          <w:szCs w:val="32"/>
          <w:cs/>
        </w:rPr>
        <w:t>พัฒนาศักยภาพ</w:t>
      </w:r>
      <w:r w:rsidR="00675FA2" w:rsidRPr="005635D2">
        <w:rPr>
          <w:rFonts w:ascii="TH SarabunPSK" w:hAnsi="TH SarabunPSK" w:cs="TH SarabunPSK" w:hint="cs"/>
          <w:sz w:val="32"/>
          <w:szCs w:val="32"/>
          <w:cs/>
        </w:rPr>
        <w:t xml:space="preserve">เครือข่ายองค์ความรู้ </w:t>
      </w:r>
      <w:r w:rsidR="00675FA2" w:rsidRPr="005635D2">
        <w:rPr>
          <w:rFonts w:ascii="TH SarabunPSK" w:hAnsi="TH SarabunPSK" w:cs="TH SarabunPSK"/>
          <w:sz w:val="32"/>
          <w:szCs w:val="32"/>
        </w:rPr>
        <w:t xml:space="preserve">KBO </w:t>
      </w:r>
      <w:r w:rsidR="00675FA2" w:rsidRPr="005635D2">
        <w:rPr>
          <w:rFonts w:ascii="TH SarabunPSK" w:hAnsi="TH SarabunPSK" w:cs="TH SarabunPSK" w:hint="cs"/>
          <w:sz w:val="32"/>
          <w:szCs w:val="32"/>
          <w:cs/>
        </w:rPr>
        <w:t>จังหวัด</w:t>
      </w:r>
    </w:p>
    <w:p w:rsidR="00675FA2" w:rsidRPr="005635D2" w:rsidRDefault="004377AA" w:rsidP="00675FA2">
      <w:pPr>
        <w:tabs>
          <w:tab w:val="left" w:pos="851"/>
          <w:tab w:val="left" w:pos="1134"/>
          <w:tab w:val="left" w:pos="1560"/>
        </w:tabs>
        <w:rPr>
          <w:rFonts w:ascii="TH SarabunPSK" w:hAnsi="TH SarabunPSK" w:cs="TH SarabunPSK"/>
          <w:sz w:val="32"/>
          <w:szCs w:val="32"/>
          <w:cs/>
        </w:rPr>
      </w:pPr>
      <w:r w:rsidRPr="005635D2">
        <w:rPr>
          <w:rFonts w:ascii="TH SarabunPSK" w:hAnsi="TH SarabunPSK" w:cs="TH SarabunPSK" w:hint="cs"/>
          <w:sz w:val="32"/>
          <w:szCs w:val="32"/>
          <w:cs/>
        </w:rPr>
        <w:t xml:space="preserve">                 </w:t>
      </w:r>
      <w:r w:rsidR="00675FA2" w:rsidRPr="005635D2">
        <w:rPr>
          <w:rFonts w:ascii="TH SarabunPSK" w:hAnsi="TH SarabunPSK" w:cs="TH SarabunPSK" w:hint="cs"/>
          <w:sz w:val="32"/>
          <w:szCs w:val="32"/>
          <w:cs/>
        </w:rPr>
        <w:t>1.1</w:t>
      </w:r>
      <w:r w:rsidRPr="005635D2">
        <w:rPr>
          <w:rFonts w:ascii="TH SarabunPSK" w:hAnsi="TH SarabunPSK" w:cs="TH SarabunPSK" w:hint="cs"/>
          <w:sz w:val="32"/>
          <w:szCs w:val="32"/>
          <w:cs/>
        </w:rPr>
        <w:t xml:space="preserve">.2 </w:t>
      </w:r>
      <w:r w:rsidR="00675FA2" w:rsidRPr="005635D2">
        <w:rPr>
          <w:rFonts w:ascii="TH SarabunPSK" w:hAnsi="TH SarabunPSK" w:cs="TH SarabunPSK" w:hint="cs"/>
          <w:sz w:val="32"/>
          <w:szCs w:val="32"/>
          <w:cs/>
        </w:rPr>
        <w:t xml:space="preserve">พัฒนาผลิตภัณฑ์ </w:t>
      </w:r>
      <w:r w:rsidR="00675FA2" w:rsidRPr="005635D2">
        <w:rPr>
          <w:rFonts w:ascii="TH SarabunPSK" w:hAnsi="TH SarabunPSK" w:cs="TH SarabunPSK"/>
          <w:sz w:val="32"/>
          <w:szCs w:val="32"/>
        </w:rPr>
        <w:t xml:space="preserve">OTOP </w:t>
      </w:r>
      <w:r w:rsidR="00675FA2" w:rsidRPr="005635D2">
        <w:rPr>
          <w:rFonts w:ascii="TH SarabunPSK" w:hAnsi="TH SarabunPSK" w:cs="TH SarabunPSK" w:hint="cs"/>
          <w:sz w:val="32"/>
          <w:szCs w:val="32"/>
          <w:cs/>
        </w:rPr>
        <w:t xml:space="preserve">โดยเครือข่ายองค์ความรู้ </w:t>
      </w:r>
      <w:r w:rsidR="00675FA2" w:rsidRPr="005635D2">
        <w:rPr>
          <w:rFonts w:ascii="TH SarabunPSK" w:hAnsi="TH SarabunPSK" w:cs="TH SarabunPSK"/>
          <w:sz w:val="32"/>
          <w:szCs w:val="32"/>
        </w:rPr>
        <w:t xml:space="preserve">KBO </w:t>
      </w:r>
      <w:r w:rsidR="00675FA2" w:rsidRPr="005635D2">
        <w:rPr>
          <w:rFonts w:ascii="TH SarabunPSK" w:hAnsi="TH SarabunPSK" w:cs="TH SarabunPSK" w:hint="cs"/>
          <w:sz w:val="32"/>
          <w:szCs w:val="32"/>
          <w:cs/>
        </w:rPr>
        <w:t>จังหวัด</w:t>
      </w:r>
    </w:p>
    <w:p w:rsidR="00CC65AA" w:rsidRPr="005635D2" w:rsidRDefault="00CC65AA" w:rsidP="00CC65AA">
      <w:pPr>
        <w:tabs>
          <w:tab w:val="left" w:pos="284"/>
        </w:tabs>
        <w:rPr>
          <w:rFonts w:ascii="TH SarabunPSK" w:hAnsi="TH SarabunPSK" w:cs="TH SarabunPSK"/>
          <w:b/>
          <w:bCs/>
          <w:sz w:val="32"/>
          <w:szCs w:val="32"/>
          <w:cs/>
        </w:rPr>
      </w:pPr>
      <w:r w:rsidRPr="005635D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635D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กิจกรรมหลักที่ 2 พัฒนาศักยภาพชุมชนท่องเที่ยว </w:t>
      </w:r>
      <w:r w:rsidRPr="005635D2">
        <w:rPr>
          <w:rFonts w:ascii="TH SarabunPSK" w:hAnsi="TH SarabunPSK" w:cs="TH SarabunPSK"/>
          <w:b/>
          <w:bCs/>
          <w:sz w:val="32"/>
          <w:szCs w:val="32"/>
        </w:rPr>
        <w:t xml:space="preserve">OTOP </w:t>
      </w:r>
      <w:r w:rsidRPr="005635D2">
        <w:rPr>
          <w:rFonts w:ascii="TH SarabunPSK" w:hAnsi="TH SarabunPSK" w:cs="TH SarabunPSK" w:hint="cs"/>
          <w:b/>
          <w:bCs/>
          <w:sz w:val="32"/>
          <w:szCs w:val="32"/>
          <w:cs/>
        </w:rPr>
        <w:t>นวัตวิถี</w:t>
      </w:r>
    </w:p>
    <w:p w:rsidR="00CC65AA" w:rsidRPr="005635D2" w:rsidRDefault="00CC65AA" w:rsidP="00CC65AA">
      <w:pPr>
        <w:tabs>
          <w:tab w:val="left" w:pos="284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5635D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กิจกรรมย่อยที่ 1 พัฒนาศักยภาพชุมชนท่องเที่ยว </w:t>
      </w:r>
      <w:r w:rsidRPr="005635D2">
        <w:rPr>
          <w:rFonts w:ascii="TH SarabunPSK" w:hAnsi="TH SarabunPSK" w:cs="TH SarabunPSK"/>
          <w:b/>
          <w:bCs/>
          <w:sz w:val="32"/>
          <w:szCs w:val="32"/>
        </w:rPr>
        <w:t xml:space="preserve">OTOP </w:t>
      </w:r>
      <w:r w:rsidRPr="005635D2">
        <w:rPr>
          <w:rFonts w:ascii="TH SarabunPSK" w:hAnsi="TH SarabunPSK" w:cs="TH SarabunPSK" w:hint="cs"/>
          <w:b/>
          <w:bCs/>
          <w:sz w:val="32"/>
          <w:szCs w:val="32"/>
          <w:cs/>
        </w:rPr>
        <w:t>นวัตวิถี</w:t>
      </w:r>
    </w:p>
    <w:p w:rsidR="00CC65AA" w:rsidRPr="005635D2" w:rsidRDefault="00CC65AA" w:rsidP="00CC65AA">
      <w:pPr>
        <w:tabs>
          <w:tab w:val="left" w:pos="284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5635D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635D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1. พัฒนาศักยภาพผู้ประกอบการเพื่อส่งเสริมการท่องเที่ยวโดยชุมชน</w:t>
      </w:r>
    </w:p>
    <w:p w:rsidR="00CC65AA" w:rsidRPr="005635D2" w:rsidRDefault="00CC65AA" w:rsidP="00CC65AA">
      <w:pPr>
        <w:tabs>
          <w:tab w:val="left" w:pos="851"/>
        </w:tabs>
        <w:rPr>
          <w:rFonts w:ascii="TH SarabunPSK" w:hAnsi="TH SarabunPSK" w:cs="TH SarabunPSK"/>
          <w:sz w:val="32"/>
          <w:szCs w:val="32"/>
          <w:cs/>
        </w:rPr>
      </w:pPr>
      <w:r w:rsidRPr="005635D2">
        <w:rPr>
          <w:rFonts w:ascii="TH SarabunPSK" w:hAnsi="TH SarabunPSK" w:cs="TH SarabunPSK"/>
          <w:sz w:val="32"/>
          <w:szCs w:val="32"/>
          <w:cs/>
        </w:rPr>
        <w:tab/>
      </w:r>
      <w:r w:rsidRPr="005635D2">
        <w:rPr>
          <w:rFonts w:ascii="TH SarabunPSK" w:hAnsi="TH SarabunPSK" w:cs="TH SarabunPSK" w:hint="cs"/>
          <w:sz w:val="32"/>
          <w:szCs w:val="32"/>
          <w:cs/>
        </w:rPr>
        <w:t>1.1 ประชุมเชิงปฏิบัติการค้นหาผู้ประกอบการชุมชน (</w:t>
      </w:r>
      <w:r w:rsidRPr="005635D2">
        <w:rPr>
          <w:rFonts w:ascii="TH SarabunPSK" w:hAnsi="TH SarabunPSK" w:cs="TH SarabunPSK"/>
          <w:sz w:val="32"/>
          <w:szCs w:val="32"/>
        </w:rPr>
        <w:t>Champ</w:t>
      </w:r>
      <w:r w:rsidRPr="005635D2">
        <w:rPr>
          <w:rFonts w:ascii="TH SarabunPSK" w:hAnsi="TH SarabunPSK" w:cs="TH SarabunPSK" w:hint="cs"/>
          <w:sz w:val="32"/>
          <w:szCs w:val="32"/>
          <w:cs/>
        </w:rPr>
        <w:t>) และทดสอบโปรแกรม</w:t>
      </w:r>
    </w:p>
    <w:p w:rsidR="00AE2164" w:rsidRPr="005635D2" w:rsidRDefault="00AE2164" w:rsidP="00AE2164">
      <w:pPr>
        <w:spacing w:before="120"/>
        <w:rPr>
          <w:rFonts w:ascii="TH SarabunPSK" w:hAnsi="TH SarabunPSK" w:cs="TH SarabunPSK"/>
          <w:b/>
          <w:bCs/>
          <w:sz w:val="32"/>
          <w:szCs w:val="32"/>
        </w:rPr>
      </w:pPr>
      <w:r w:rsidRPr="005635D2">
        <w:rPr>
          <w:rFonts w:ascii="TH SarabunPSK" w:hAnsi="TH SarabunPSK" w:cs="TH SarabunPSK" w:hint="cs"/>
          <w:b/>
          <w:bCs/>
          <w:sz w:val="32"/>
          <w:szCs w:val="32"/>
          <w:cs/>
        </w:rPr>
        <w:t>โครงการส่งเสริมการพัฒนากลไกและโครงสร้างดูดซับมูลค่าเศรษฐกิจและการกระจายรายได้กลับสู่ท้องถิ่น</w:t>
      </w:r>
    </w:p>
    <w:p w:rsidR="00AE2164" w:rsidRPr="005635D2" w:rsidRDefault="00AE2164" w:rsidP="00AE2164">
      <w:pPr>
        <w:tabs>
          <w:tab w:val="left" w:pos="284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5635D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635D2">
        <w:rPr>
          <w:rFonts w:ascii="TH SarabunPSK" w:hAnsi="TH SarabunPSK" w:cs="TH SarabunPSK" w:hint="cs"/>
          <w:b/>
          <w:bCs/>
          <w:sz w:val="32"/>
          <w:szCs w:val="32"/>
          <w:cs/>
        </w:rPr>
        <w:t>กิจกรรมหลักที่ 1 ส่งเสริมและพัฒนาช่องทางตลาด</w:t>
      </w:r>
    </w:p>
    <w:p w:rsidR="00AE2164" w:rsidRPr="005635D2" w:rsidRDefault="00AE2164" w:rsidP="00AE2164">
      <w:pPr>
        <w:tabs>
          <w:tab w:val="left" w:pos="284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5635D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กิจกรรมย่อยที่ 1 ส่งเสริมและพัฒนาช่องทางการตลาดผลิตภัณฑ์ชุมชน</w:t>
      </w:r>
    </w:p>
    <w:p w:rsidR="00AE2164" w:rsidRPr="005635D2" w:rsidRDefault="00AE2164" w:rsidP="00AE2164">
      <w:pPr>
        <w:tabs>
          <w:tab w:val="left" w:pos="284"/>
        </w:tabs>
        <w:rPr>
          <w:rFonts w:ascii="TH SarabunPSK" w:hAnsi="TH SarabunPSK" w:cs="TH SarabunPSK"/>
          <w:sz w:val="32"/>
          <w:szCs w:val="32"/>
        </w:rPr>
      </w:pPr>
      <w:r w:rsidRPr="005635D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635D2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5635D2">
        <w:rPr>
          <w:rFonts w:ascii="TH SarabunPSK" w:hAnsi="TH SarabunPSK" w:cs="TH SarabunPSK"/>
          <w:sz w:val="32"/>
          <w:szCs w:val="32"/>
          <w:cs/>
        </w:rPr>
        <w:tab/>
      </w:r>
      <w:r w:rsidRPr="005635D2">
        <w:rPr>
          <w:rFonts w:ascii="TH SarabunPSK" w:hAnsi="TH SarabunPSK" w:cs="TH SarabunPSK" w:hint="cs"/>
          <w:sz w:val="32"/>
          <w:szCs w:val="32"/>
          <w:cs/>
        </w:rPr>
        <w:t xml:space="preserve">1. จัดแสดงและจหน่ายผลิตภัณฑ์ </w:t>
      </w:r>
      <w:r w:rsidRPr="005635D2">
        <w:rPr>
          <w:rFonts w:ascii="TH SarabunPSK" w:hAnsi="TH SarabunPSK" w:cs="TH SarabunPSK"/>
          <w:sz w:val="32"/>
          <w:szCs w:val="32"/>
        </w:rPr>
        <w:t xml:space="preserve">OTOP </w:t>
      </w:r>
      <w:r w:rsidRPr="005635D2">
        <w:rPr>
          <w:rFonts w:ascii="TH SarabunPSK" w:hAnsi="TH SarabunPSK" w:cs="TH SarabunPSK" w:hint="cs"/>
          <w:sz w:val="32"/>
          <w:szCs w:val="32"/>
          <w:cs/>
        </w:rPr>
        <w:t>สานสัมพันธ์สองแผ่นดิน</w:t>
      </w:r>
    </w:p>
    <w:p w:rsidR="00AE2164" w:rsidRPr="005635D2" w:rsidRDefault="00AE2164" w:rsidP="00AE2164">
      <w:pPr>
        <w:tabs>
          <w:tab w:val="left" w:pos="284"/>
        </w:tabs>
        <w:rPr>
          <w:rFonts w:ascii="TH SarabunPSK" w:hAnsi="TH SarabunPSK" w:cs="TH SarabunPSK"/>
          <w:sz w:val="32"/>
          <w:szCs w:val="32"/>
        </w:rPr>
      </w:pPr>
      <w:r w:rsidRPr="005635D2"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r w:rsidRPr="005635D2">
        <w:rPr>
          <w:rFonts w:ascii="TH SarabunPSK" w:hAnsi="TH SarabunPSK" w:cs="TH SarabunPSK"/>
          <w:sz w:val="32"/>
          <w:szCs w:val="32"/>
          <w:cs/>
        </w:rPr>
        <w:tab/>
      </w:r>
      <w:r w:rsidRPr="005635D2">
        <w:rPr>
          <w:rFonts w:ascii="TH SarabunPSK" w:hAnsi="TH SarabunPSK" w:cs="TH SarabunPSK" w:hint="cs"/>
          <w:sz w:val="32"/>
          <w:szCs w:val="32"/>
          <w:cs/>
        </w:rPr>
        <w:t>2. ตลาดประชารัฐคนไทยยิ้มได้</w:t>
      </w:r>
    </w:p>
    <w:p w:rsidR="00AE2164" w:rsidRPr="005635D2" w:rsidRDefault="00AE2164" w:rsidP="002E5F3E">
      <w:pPr>
        <w:tabs>
          <w:tab w:val="left" w:pos="284"/>
        </w:tabs>
        <w:spacing w:before="12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5635D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635D2">
        <w:rPr>
          <w:rFonts w:ascii="TH SarabunPSK" w:hAnsi="TH SarabunPSK" w:cs="TH SarabunPSK" w:hint="cs"/>
          <w:b/>
          <w:bCs/>
          <w:sz w:val="32"/>
          <w:szCs w:val="32"/>
          <w:cs/>
        </w:rPr>
        <w:t>กิจกรรมหลักที่ 2 พัฒนาเศรษฐกิจฐานรากและประชารัฐเพื่อสังคม</w:t>
      </w:r>
    </w:p>
    <w:p w:rsidR="00AE2164" w:rsidRPr="005635D2" w:rsidRDefault="00AE2164" w:rsidP="00AE2164">
      <w:pPr>
        <w:tabs>
          <w:tab w:val="left" w:pos="284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5635D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กิจกรรมย่อยที่ 1 สร้างและพัฒนากลไกการพัฒนาเศรษฐกิจฐานรากและประชารัฐ ระดับจังหวัด</w:t>
      </w:r>
    </w:p>
    <w:p w:rsidR="00AE2164" w:rsidRPr="005635D2" w:rsidRDefault="00AE2164" w:rsidP="00AE2164">
      <w:pPr>
        <w:tabs>
          <w:tab w:val="left" w:pos="284"/>
        </w:tabs>
        <w:rPr>
          <w:rFonts w:ascii="TH SarabunPSK" w:hAnsi="TH SarabunPSK" w:cs="TH SarabunPSK"/>
          <w:sz w:val="32"/>
          <w:szCs w:val="32"/>
        </w:rPr>
      </w:pPr>
      <w:r w:rsidRPr="005635D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635D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Pr="005635D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635D2">
        <w:rPr>
          <w:rFonts w:ascii="TH SarabunPSK" w:hAnsi="TH SarabunPSK" w:cs="TH SarabunPSK" w:hint="cs"/>
          <w:sz w:val="32"/>
          <w:szCs w:val="32"/>
          <w:cs/>
        </w:rPr>
        <w:t>1. ประชุมกลไกขับเคลื่อนการพัฒนากลไกการพัฒนาเศรษฐกิจฐานรากและประชารัฐ ระดับจังหวัด</w:t>
      </w:r>
    </w:p>
    <w:p w:rsidR="00AE2164" w:rsidRPr="005635D2" w:rsidRDefault="00AE2164" w:rsidP="00AE2164">
      <w:pPr>
        <w:tabs>
          <w:tab w:val="left" w:pos="284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5635D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กิจกรรมย่อยที่ 2 สร้างรายได้จากการจำหน่าย</w:t>
      </w:r>
      <w:r w:rsidR="00B352D9" w:rsidRPr="005635D2">
        <w:rPr>
          <w:rFonts w:ascii="TH SarabunPSK" w:hAnsi="TH SarabunPSK" w:cs="TH SarabunPSK" w:hint="cs"/>
          <w:b/>
          <w:bCs/>
          <w:sz w:val="32"/>
          <w:szCs w:val="32"/>
          <w:cs/>
        </w:rPr>
        <w:t>สินค้าด้วยกลไกประชารัฐ</w:t>
      </w:r>
    </w:p>
    <w:p w:rsidR="00B352D9" w:rsidRPr="005635D2" w:rsidRDefault="00AE2164" w:rsidP="00AE2164">
      <w:pPr>
        <w:tabs>
          <w:tab w:val="left" w:pos="284"/>
        </w:tabs>
        <w:rPr>
          <w:rFonts w:ascii="TH SarabunPSK" w:hAnsi="TH SarabunPSK" w:cs="TH SarabunPSK"/>
          <w:sz w:val="32"/>
          <w:szCs w:val="32"/>
        </w:rPr>
      </w:pPr>
      <w:r w:rsidRPr="005635D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635D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Pr="005635D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635D2">
        <w:rPr>
          <w:rFonts w:ascii="TH SarabunPSK" w:hAnsi="TH SarabunPSK" w:cs="TH SarabunPSK" w:hint="cs"/>
          <w:sz w:val="32"/>
          <w:szCs w:val="32"/>
          <w:cs/>
        </w:rPr>
        <w:t>1. ประชุม</w:t>
      </w:r>
      <w:r w:rsidR="00B352D9" w:rsidRPr="005635D2">
        <w:rPr>
          <w:rFonts w:ascii="TH SarabunPSK" w:hAnsi="TH SarabunPSK" w:cs="TH SarabunPSK" w:hint="cs"/>
          <w:sz w:val="32"/>
          <w:szCs w:val="32"/>
          <w:cs/>
        </w:rPr>
        <w:t xml:space="preserve">เชิงปฏิบัติการสร้างรายได้จากกิจการอาหารปลอดภัย </w:t>
      </w:r>
    </w:p>
    <w:p w:rsidR="00AE2164" w:rsidRPr="005635D2" w:rsidRDefault="00B352D9" w:rsidP="00AE2164">
      <w:pPr>
        <w:tabs>
          <w:tab w:val="left" w:pos="284"/>
        </w:tabs>
        <w:rPr>
          <w:rFonts w:ascii="TH SarabunPSK" w:hAnsi="TH SarabunPSK" w:cs="TH SarabunPSK"/>
          <w:sz w:val="32"/>
          <w:szCs w:val="32"/>
        </w:rPr>
      </w:pPr>
      <w:r w:rsidRPr="005635D2">
        <w:rPr>
          <w:rFonts w:ascii="TH SarabunPSK" w:hAnsi="TH SarabunPSK" w:cs="TH SarabunPSK" w:hint="cs"/>
          <w:sz w:val="32"/>
          <w:szCs w:val="32"/>
          <w:cs/>
        </w:rPr>
        <w:t xml:space="preserve">              (โรงพยาบาล โรงเรียน โรงแรม ร้านอาหาร)</w:t>
      </w:r>
    </w:p>
    <w:p w:rsidR="00AE2164" w:rsidRPr="005635D2" w:rsidRDefault="00AE2164" w:rsidP="00AE2164">
      <w:pPr>
        <w:tabs>
          <w:tab w:val="left" w:pos="284"/>
        </w:tabs>
        <w:rPr>
          <w:rFonts w:ascii="TH SarabunPSK" w:hAnsi="TH SarabunPSK" w:cs="TH SarabunPSK"/>
          <w:sz w:val="32"/>
          <w:szCs w:val="32"/>
          <w:cs/>
        </w:rPr>
      </w:pPr>
    </w:p>
    <w:p w:rsidR="00CC65AA" w:rsidRPr="005635D2" w:rsidRDefault="00CC65AA" w:rsidP="00CC65AA">
      <w:pPr>
        <w:tabs>
          <w:tab w:val="left" w:pos="851"/>
          <w:tab w:val="left" w:pos="1134"/>
          <w:tab w:val="left" w:pos="1560"/>
        </w:tabs>
        <w:rPr>
          <w:rFonts w:ascii="TH SarabunPSK" w:hAnsi="TH SarabunPSK" w:cs="TH SarabunPSK"/>
          <w:sz w:val="32"/>
          <w:szCs w:val="32"/>
          <w:cs/>
        </w:rPr>
      </w:pPr>
      <w:r w:rsidRPr="005635D2">
        <w:rPr>
          <w:rFonts w:ascii="TH SarabunPSK" w:hAnsi="TH SarabunPSK" w:cs="TH SarabunPSK"/>
          <w:sz w:val="32"/>
          <w:szCs w:val="32"/>
          <w:cs/>
        </w:rPr>
        <w:tab/>
      </w:r>
      <w:r w:rsidRPr="005635D2">
        <w:rPr>
          <w:rFonts w:ascii="TH SarabunPSK" w:hAnsi="TH SarabunPSK" w:cs="TH SarabunPSK" w:hint="cs"/>
          <w:sz w:val="32"/>
          <w:szCs w:val="32"/>
          <w:cs/>
        </w:rPr>
        <w:t xml:space="preserve">    </w:t>
      </w:r>
    </w:p>
    <w:p w:rsidR="00AF1831" w:rsidRPr="005635D2" w:rsidRDefault="00AF1831" w:rsidP="00650153">
      <w:pPr>
        <w:tabs>
          <w:tab w:val="left" w:pos="284"/>
        </w:tabs>
        <w:rPr>
          <w:rFonts w:ascii="TH SarabunPSK" w:hAnsi="TH SarabunPSK" w:cs="TH SarabunPSK"/>
          <w:sz w:val="32"/>
          <w:szCs w:val="32"/>
        </w:rPr>
      </w:pPr>
      <w:r w:rsidRPr="005635D2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:rsidR="00AF1831" w:rsidRPr="005635D2" w:rsidRDefault="00AF1831" w:rsidP="00AF1831">
      <w:pPr>
        <w:tabs>
          <w:tab w:val="left" w:pos="851"/>
          <w:tab w:val="left" w:pos="1134"/>
          <w:tab w:val="left" w:pos="1560"/>
        </w:tabs>
        <w:rPr>
          <w:rFonts w:ascii="TH SarabunPSK" w:hAnsi="TH SarabunPSK" w:cs="TH SarabunPSK"/>
          <w:sz w:val="32"/>
          <w:szCs w:val="32"/>
          <w:cs/>
        </w:rPr>
      </w:pPr>
    </w:p>
    <w:p w:rsidR="009C155B" w:rsidRPr="005635D2" w:rsidRDefault="00AF1831" w:rsidP="00D458ED">
      <w:pPr>
        <w:spacing w:before="120"/>
        <w:ind w:left="720"/>
        <w:rPr>
          <w:rFonts w:ascii="TH SarabunPSK" w:hAnsi="TH SarabunPSK" w:cs="TH SarabunPSK"/>
          <w:b/>
          <w:bCs/>
          <w:sz w:val="36"/>
          <w:szCs w:val="36"/>
        </w:rPr>
      </w:pPr>
      <w:r w:rsidRPr="005635D2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</w:p>
    <w:p w:rsidR="0080433A" w:rsidRPr="005635D2" w:rsidRDefault="0080433A" w:rsidP="00E740CD">
      <w:pPr>
        <w:pStyle w:val="ListParagraph"/>
        <w:ind w:left="0"/>
        <w:rPr>
          <w:rFonts w:ascii="TH SarabunPSK" w:hAnsi="TH SarabunPSK" w:cs="TH SarabunPSK"/>
          <w:b/>
          <w:bCs/>
          <w:sz w:val="32"/>
          <w:szCs w:val="32"/>
          <w:lang w:val="en-US"/>
        </w:rPr>
      </w:pPr>
    </w:p>
    <w:p w:rsidR="0068521A" w:rsidRPr="005635D2" w:rsidRDefault="0068521A" w:rsidP="00E740CD">
      <w:pPr>
        <w:pStyle w:val="ListParagraph"/>
        <w:ind w:left="0"/>
        <w:rPr>
          <w:rFonts w:ascii="TH SarabunPSK" w:hAnsi="TH SarabunPSK" w:cs="TH SarabunPSK" w:hint="cs"/>
          <w:b/>
          <w:bCs/>
          <w:sz w:val="32"/>
          <w:szCs w:val="32"/>
          <w:cs/>
          <w:lang w:val="en-US"/>
        </w:rPr>
      </w:pPr>
      <w:r w:rsidRPr="005635D2">
        <w:rPr>
          <w:rFonts w:ascii="TH SarabunPSK" w:hAnsi="TH SarabunPSK" w:cs="TH SarabunPSK" w:hint="cs"/>
          <w:b/>
          <w:bCs/>
          <w:sz w:val="32"/>
          <w:szCs w:val="32"/>
          <w:cs/>
          <w:lang w:val="en-US"/>
        </w:rPr>
        <w:lastRenderedPageBreak/>
        <w:t>ยุทธศาสตร์ด้าน</w:t>
      </w:r>
      <w:r w:rsidR="0080433A" w:rsidRPr="005635D2">
        <w:rPr>
          <w:rFonts w:ascii="TH SarabunPSK" w:hAnsi="TH SarabunPSK" w:cs="TH SarabunPSK" w:hint="cs"/>
          <w:b/>
          <w:bCs/>
          <w:sz w:val="32"/>
          <w:szCs w:val="32"/>
          <w:cs/>
          <w:lang w:val="en-US"/>
        </w:rPr>
        <w:t>การสร้างโอกาสและความเสมอภาคทางสังคม</w:t>
      </w:r>
    </w:p>
    <w:p w:rsidR="00F96BED" w:rsidRPr="005635D2" w:rsidRDefault="0068521A" w:rsidP="00F96BED">
      <w:pPr>
        <w:pStyle w:val="ListParagraph"/>
        <w:ind w:left="0"/>
        <w:rPr>
          <w:rFonts w:ascii="TH SarabunPSK" w:hAnsi="TH SarabunPSK" w:cs="TH SarabunPSK"/>
          <w:b/>
          <w:bCs/>
          <w:sz w:val="32"/>
          <w:szCs w:val="32"/>
        </w:rPr>
      </w:pPr>
      <w:r w:rsidRPr="005635D2">
        <w:rPr>
          <w:rFonts w:ascii="TH SarabunPSK" w:hAnsi="TH SarabunPSK" w:cs="TH SarabunPSK" w:hint="cs"/>
          <w:b/>
          <w:bCs/>
          <w:sz w:val="32"/>
          <w:szCs w:val="32"/>
          <w:cs/>
        </w:rPr>
        <w:t>แผนงาน</w:t>
      </w:r>
      <w:r w:rsidR="0080433A" w:rsidRPr="005635D2">
        <w:rPr>
          <w:rFonts w:ascii="TH SarabunPSK" w:hAnsi="TH SarabunPSK" w:cs="TH SarabunPSK" w:hint="cs"/>
          <w:b/>
          <w:bCs/>
          <w:sz w:val="32"/>
          <w:szCs w:val="32"/>
          <w:cs/>
        </w:rPr>
        <w:t>บูรณาการพัฒนาและส่งเสริมเศรษฐกิจฐานราก</w:t>
      </w:r>
    </w:p>
    <w:p w:rsidR="0068521A" w:rsidRPr="005635D2" w:rsidRDefault="0068521A" w:rsidP="00F96BED">
      <w:pPr>
        <w:pStyle w:val="ListParagraph"/>
        <w:ind w:left="0"/>
        <w:rPr>
          <w:rFonts w:ascii="TH SarabunPSK" w:hAnsi="TH SarabunPSK" w:cs="TH SarabunPSK"/>
          <w:b/>
          <w:bCs/>
          <w:sz w:val="32"/>
          <w:szCs w:val="32"/>
          <w:cs/>
          <w:lang w:val="en-US"/>
        </w:rPr>
      </w:pPr>
      <w:r w:rsidRPr="005635D2">
        <w:rPr>
          <w:rFonts w:ascii="TH SarabunPSK" w:hAnsi="TH SarabunPSK" w:cs="TH SarabunPSK" w:hint="cs"/>
          <w:b/>
          <w:bCs/>
          <w:sz w:val="32"/>
          <w:szCs w:val="32"/>
          <w:cs/>
        </w:rPr>
        <w:t>โครงการ</w:t>
      </w:r>
      <w:r w:rsidR="0080433A" w:rsidRPr="005635D2">
        <w:rPr>
          <w:rFonts w:ascii="TH SarabunPSK" w:hAnsi="TH SarabunPSK" w:cs="TH SarabunPSK" w:hint="cs"/>
          <w:b/>
          <w:bCs/>
          <w:sz w:val="32"/>
          <w:szCs w:val="32"/>
          <w:cs/>
        </w:rPr>
        <w:t>เพิ่มประสิทธิภาพการบริหารกองทุนเพื่อเกษตรกรและแหล่งสินเชื่อภาครัฐเพื่อการเข้าถึงแหล่งทุน</w:t>
      </w:r>
    </w:p>
    <w:p w:rsidR="00571484" w:rsidRPr="005635D2" w:rsidRDefault="003D6DEB" w:rsidP="003D6DEB">
      <w:pPr>
        <w:rPr>
          <w:rFonts w:ascii="TH SarabunPSK" w:hAnsi="TH SarabunPSK" w:cs="TH SarabunPSK"/>
          <w:b/>
          <w:bCs/>
          <w:sz w:val="32"/>
          <w:szCs w:val="32"/>
        </w:rPr>
      </w:pPr>
      <w:r w:rsidRPr="005635D2">
        <w:rPr>
          <w:rFonts w:ascii="TH SarabunPSK" w:hAnsi="TH SarabunPSK" w:cs="TH SarabunPSK"/>
          <w:b/>
          <w:bCs/>
          <w:sz w:val="32"/>
          <w:szCs w:val="32"/>
          <w:cs/>
        </w:rPr>
        <w:t xml:space="preserve">    ก</w:t>
      </w:r>
      <w:r w:rsidR="0080433A" w:rsidRPr="005635D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ิจกรรมหลัก </w:t>
      </w:r>
      <w:r w:rsidR="0080433A" w:rsidRPr="005635D2">
        <w:rPr>
          <w:rFonts w:ascii="TH SarabunPSK" w:hAnsi="TH SarabunPSK" w:cs="TH SarabunPSK"/>
          <w:b/>
          <w:bCs/>
          <w:sz w:val="32"/>
          <w:szCs w:val="32"/>
          <w:cs/>
        </w:rPr>
        <w:t xml:space="preserve">: </w:t>
      </w:r>
      <w:r w:rsidR="0080433A" w:rsidRPr="005635D2">
        <w:rPr>
          <w:rFonts w:ascii="TH SarabunPSK" w:hAnsi="TH SarabunPSK" w:cs="TH SarabunPSK" w:hint="cs"/>
          <w:b/>
          <w:bCs/>
          <w:sz w:val="32"/>
          <w:szCs w:val="32"/>
          <w:cs/>
        </w:rPr>
        <w:t>ขับเคลื่อนเศรษฐกิจฐานรากด้วยทุนชุมชน</w:t>
      </w:r>
    </w:p>
    <w:p w:rsidR="0080433A" w:rsidRPr="005635D2" w:rsidRDefault="0080433A" w:rsidP="003D6DEB">
      <w:pPr>
        <w:rPr>
          <w:rFonts w:ascii="TH SarabunPSK" w:hAnsi="TH SarabunPSK" w:cs="TH SarabunPSK"/>
          <w:b/>
          <w:bCs/>
          <w:sz w:val="32"/>
          <w:szCs w:val="32"/>
        </w:rPr>
      </w:pPr>
      <w:r w:rsidRPr="005635D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กิจกรรมย่อยที่ 1 เพิ่มประสิทธิภาพกองทุนชุมชน</w:t>
      </w:r>
    </w:p>
    <w:p w:rsidR="0080433A" w:rsidRPr="005635D2" w:rsidRDefault="0080433A" w:rsidP="003D6DEB">
      <w:pPr>
        <w:rPr>
          <w:rFonts w:ascii="TH SarabunPSK" w:hAnsi="TH SarabunPSK" w:cs="TH SarabunPSK"/>
          <w:b/>
          <w:bCs/>
          <w:sz w:val="32"/>
          <w:szCs w:val="32"/>
        </w:rPr>
      </w:pPr>
      <w:r w:rsidRPr="005635D2">
        <w:rPr>
          <w:rFonts w:ascii="TH SarabunPSK" w:hAnsi="TH SarabunPSK" w:cs="TH SarabunPSK" w:hint="cs"/>
          <w:b/>
          <w:bCs/>
          <w:sz w:val="32"/>
          <w:szCs w:val="32"/>
          <w:cs/>
        </w:rPr>
        <w:t>1. เสริมสร้างความเข้มแข็งกองทุนชุมชนสู่ธรรมา</w:t>
      </w:r>
      <w:proofErr w:type="spellStart"/>
      <w:r w:rsidRPr="005635D2">
        <w:rPr>
          <w:rFonts w:ascii="TH SarabunPSK" w:hAnsi="TH SarabunPSK" w:cs="TH SarabunPSK" w:hint="cs"/>
          <w:b/>
          <w:bCs/>
          <w:sz w:val="32"/>
          <w:szCs w:val="32"/>
          <w:cs/>
        </w:rPr>
        <w:t>ภิ</w:t>
      </w:r>
      <w:proofErr w:type="spellEnd"/>
      <w:r w:rsidRPr="005635D2">
        <w:rPr>
          <w:rFonts w:ascii="TH SarabunPSK" w:hAnsi="TH SarabunPSK" w:cs="TH SarabunPSK" w:hint="cs"/>
          <w:b/>
          <w:bCs/>
          <w:sz w:val="32"/>
          <w:szCs w:val="32"/>
          <w:cs/>
        </w:rPr>
        <w:t>บาล</w:t>
      </w:r>
    </w:p>
    <w:p w:rsidR="0080433A" w:rsidRPr="005635D2" w:rsidRDefault="0080433A" w:rsidP="0080433A">
      <w:pPr>
        <w:rPr>
          <w:rFonts w:ascii="TH SarabunPSK" w:hAnsi="TH SarabunPSK" w:cs="TH SarabunPSK"/>
          <w:b/>
          <w:bCs/>
          <w:spacing w:val="-8"/>
          <w:sz w:val="32"/>
          <w:szCs w:val="32"/>
          <w:cs/>
        </w:rPr>
      </w:pPr>
      <w:r w:rsidRPr="005635D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 w:rsidRPr="005635D2">
        <w:rPr>
          <w:rFonts w:ascii="TH SarabunPSK" w:hAnsi="TH SarabunPSK" w:cs="TH SarabunPSK" w:hint="cs"/>
          <w:b/>
          <w:bCs/>
          <w:spacing w:val="-8"/>
          <w:sz w:val="32"/>
          <w:szCs w:val="32"/>
          <w:cs/>
        </w:rPr>
        <w:t>1.1 เพิ่มศักยภาพกองทุนชุมชนด้านการบริหารโครงการ บริหารสัญญา และบริหารหนี้ตามหลักธรรมา</w:t>
      </w:r>
      <w:proofErr w:type="spellStart"/>
      <w:r w:rsidRPr="005635D2">
        <w:rPr>
          <w:rFonts w:ascii="TH SarabunPSK" w:hAnsi="TH SarabunPSK" w:cs="TH SarabunPSK" w:hint="cs"/>
          <w:b/>
          <w:bCs/>
          <w:spacing w:val="-8"/>
          <w:sz w:val="32"/>
          <w:szCs w:val="32"/>
          <w:cs/>
        </w:rPr>
        <w:t>ภิ</w:t>
      </w:r>
      <w:proofErr w:type="spellEnd"/>
      <w:r w:rsidRPr="005635D2">
        <w:rPr>
          <w:rFonts w:ascii="TH SarabunPSK" w:hAnsi="TH SarabunPSK" w:cs="TH SarabunPSK" w:hint="cs"/>
          <w:b/>
          <w:bCs/>
          <w:spacing w:val="-8"/>
          <w:sz w:val="32"/>
          <w:szCs w:val="32"/>
          <w:cs/>
        </w:rPr>
        <w:t>บาล</w:t>
      </w:r>
    </w:p>
    <w:p w:rsidR="000B3652" w:rsidRDefault="000B3652" w:rsidP="000B3652">
      <w:pPr>
        <w:rPr>
          <w:rFonts w:ascii="TH SarabunPSK" w:hAnsi="TH SarabunPSK" w:cs="TH SarabunPSK"/>
          <w:sz w:val="32"/>
          <w:szCs w:val="32"/>
        </w:rPr>
      </w:pPr>
      <w:r w:rsidRPr="00371F6A"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  <w:t xml:space="preserve">วัตถุประสงค์  </w:t>
      </w:r>
      <w:r>
        <w:rPr>
          <w:rFonts w:ascii="TH SarabunPSK" w:hAnsi="TH SarabunPSK" w:cs="TH SarabunPSK"/>
          <w:spacing w:val="-4"/>
          <w:sz w:val="32"/>
          <w:szCs w:val="32"/>
          <w:cs/>
        </w:rPr>
        <w:tab/>
      </w:r>
      <w:r w:rsidRPr="00371F6A">
        <w:rPr>
          <w:rFonts w:ascii="TH SarabunPSK" w:hAnsi="TH SarabunPSK" w:cs="TH SarabunPSK" w:hint="cs"/>
          <w:sz w:val="32"/>
          <w:szCs w:val="32"/>
          <w:cs/>
        </w:rPr>
        <w:t>1.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371F6A">
        <w:rPr>
          <w:rFonts w:ascii="TH SarabunPSK" w:hAnsi="TH SarabunPSK" w:cs="TH SarabunPSK"/>
          <w:sz w:val="32"/>
          <w:szCs w:val="32"/>
          <w:cs/>
        </w:rPr>
        <w:t>เพื่อกระตุ้นการรับรู้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371F6A">
        <w:rPr>
          <w:rFonts w:ascii="TH SarabunPSK" w:hAnsi="TH SarabunPSK" w:cs="TH SarabunPSK"/>
          <w:sz w:val="32"/>
          <w:szCs w:val="32"/>
          <w:cs/>
        </w:rPr>
        <w:t>และสร้างสุขให้กอ</w:t>
      </w:r>
      <w:r>
        <w:rPr>
          <w:rFonts w:ascii="TH SarabunPSK" w:hAnsi="TH SarabunPSK" w:cs="TH SarabunPSK"/>
          <w:sz w:val="32"/>
          <w:szCs w:val="32"/>
          <w:cs/>
        </w:rPr>
        <w:t>งทุนชุมชนมีการบริหารโครงการ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371F6A">
        <w:rPr>
          <w:rFonts w:ascii="TH SarabunPSK" w:hAnsi="TH SarabunPSK" w:cs="TH SarabunPSK"/>
          <w:sz w:val="32"/>
          <w:szCs w:val="32"/>
          <w:cs/>
        </w:rPr>
        <w:t>บริหารสัญญา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0B3652" w:rsidRPr="00371F6A" w:rsidRDefault="000B3652" w:rsidP="000B3652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</w:t>
      </w:r>
      <w:r>
        <w:rPr>
          <w:rFonts w:ascii="TH SarabunPSK" w:hAnsi="TH SarabunPSK" w:cs="TH SarabunPSK"/>
          <w:sz w:val="32"/>
          <w:szCs w:val="32"/>
          <w:cs/>
        </w:rPr>
        <w:t>บริหารหนี้ที่ดี</w:t>
      </w:r>
      <w:r>
        <w:rPr>
          <w:rFonts w:ascii="TH SarabunPSK" w:hAnsi="TH SarabunPSK" w:cs="TH SarabunPSK" w:hint="cs"/>
          <w:sz w:val="32"/>
          <w:szCs w:val="32"/>
          <w:cs/>
        </w:rPr>
        <w:t>และ</w:t>
      </w:r>
      <w:r w:rsidRPr="00371F6A">
        <w:rPr>
          <w:rFonts w:ascii="TH SarabunPSK" w:hAnsi="TH SarabunPSK" w:cs="TH SarabunPSK"/>
          <w:sz w:val="32"/>
          <w:szCs w:val="32"/>
          <w:cs/>
        </w:rPr>
        <w:t>มีประสิทธิภาพ</w:t>
      </w:r>
    </w:p>
    <w:p w:rsidR="000B3652" w:rsidRDefault="000B3652" w:rsidP="000B3652">
      <w:pPr>
        <w:rPr>
          <w:rFonts w:ascii="TH SarabunPSK" w:hAnsi="TH SarabunPSK" w:cs="TH SarabunPSK"/>
          <w:sz w:val="32"/>
          <w:szCs w:val="32"/>
        </w:rPr>
      </w:pPr>
      <w:r w:rsidRPr="00371F6A">
        <w:rPr>
          <w:rFonts w:ascii="TH SarabunPSK" w:hAnsi="TH SarabunPSK" w:cs="TH SarabunPSK" w:hint="cs"/>
          <w:sz w:val="32"/>
          <w:szCs w:val="32"/>
          <w:cs/>
        </w:rPr>
        <w:t xml:space="preserve">          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371F6A">
        <w:rPr>
          <w:rFonts w:ascii="TH SarabunPSK" w:hAnsi="TH SarabunPSK" w:cs="TH SarabunPSK" w:hint="cs"/>
          <w:sz w:val="32"/>
          <w:szCs w:val="32"/>
          <w:cs/>
        </w:rPr>
        <w:t>2. เพื่อส่งเสริมให้ประชาชนสามารถเข้าถึงแหล่งทุน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371F6A">
        <w:rPr>
          <w:rFonts w:ascii="TH SarabunPSK" w:hAnsi="TH SarabunPSK" w:cs="TH SarabunPSK" w:hint="cs"/>
          <w:sz w:val="32"/>
          <w:szCs w:val="32"/>
          <w:cs/>
        </w:rPr>
        <w:t>และกองทุนชุมชนมีการบริหารจัดการ</w:t>
      </w:r>
    </w:p>
    <w:p w:rsidR="00E92313" w:rsidRPr="005635D2" w:rsidRDefault="000B3652" w:rsidP="000B3652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</w:t>
      </w:r>
      <w:r w:rsidRPr="00371F6A">
        <w:rPr>
          <w:rFonts w:ascii="TH SarabunPSK" w:hAnsi="TH SarabunPSK" w:cs="TH SarabunPSK" w:hint="cs"/>
          <w:sz w:val="32"/>
          <w:szCs w:val="32"/>
          <w:cs/>
        </w:rPr>
        <w:t>ตามหลักธรรมา</w:t>
      </w:r>
      <w:proofErr w:type="spellStart"/>
      <w:r w:rsidRPr="00371F6A">
        <w:rPr>
          <w:rFonts w:ascii="TH SarabunPSK" w:hAnsi="TH SarabunPSK" w:cs="TH SarabunPSK" w:hint="cs"/>
          <w:sz w:val="32"/>
          <w:szCs w:val="32"/>
          <w:cs/>
        </w:rPr>
        <w:t>ภิ</w:t>
      </w:r>
      <w:proofErr w:type="spellEnd"/>
      <w:r w:rsidRPr="00371F6A">
        <w:rPr>
          <w:rFonts w:ascii="TH SarabunPSK" w:hAnsi="TH SarabunPSK" w:cs="TH SarabunPSK" w:hint="cs"/>
          <w:sz w:val="32"/>
          <w:szCs w:val="32"/>
          <w:cs/>
        </w:rPr>
        <w:t>บาล</w:t>
      </w:r>
    </w:p>
    <w:p w:rsidR="00E92313" w:rsidRPr="005635D2" w:rsidRDefault="00E92313" w:rsidP="00E92313">
      <w:pPr>
        <w:rPr>
          <w:rFonts w:ascii="TH SarabunPSK" w:hAnsi="TH SarabunPSK" w:cs="TH SarabunPSK"/>
          <w:b/>
          <w:bCs/>
          <w:sz w:val="12"/>
          <w:szCs w:val="12"/>
        </w:rPr>
      </w:pPr>
    </w:p>
    <w:tbl>
      <w:tblPr>
        <w:tblW w:w="93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351"/>
      </w:tblGrid>
      <w:tr w:rsidR="00E92313" w:rsidRPr="005635D2" w:rsidTr="00E92313">
        <w:trPr>
          <w:trHeight w:val="364"/>
        </w:trPr>
        <w:tc>
          <w:tcPr>
            <w:tcW w:w="9351" w:type="dxa"/>
          </w:tcPr>
          <w:p w:rsidR="00E92313" w:rsidRPr="005635D2" w:rsidRDefault="00E92313" w:rsidP="00465E0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635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รายละเอียดการดำเนินกิจกรรม</w:t>
            </w:r>
          </w:p>
        </w:tc>
      </w:tr>
      <w:tr w:rsidR="00E92313" w:rsidRPr="005635D2" w:rsidTr="00E92313">
        <w:trPr>
          <w:trHeight w:val="567"/>
        </w:trPr>
        <w:tc>
          <w:tcPr>
            <w:tcW w:w="9351" w:type="dxa"/>
          </w:tcPr>
          <w:p w:rsidR="00465E0E" w:rsidRPr="00371F6A" w:rsidRDefault="00465E0E" w:rsidP="00465E0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71F6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วิ</w:t>
            </w:r>
            <w:r w:rsidRPr="00371F6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ธีการ/ขั้นตอนการดำเนินงาน/เงื่อนไขของกิจกรรม</w:t>
            </w:r>
          </w:p>
          <w:p w:rsidR="00465E0E" w:rsidRDefault="00465E0E" w:rsidP="00465E0E">
            <w:pPr>
              <w:ind w:firstLine="597"/>
              <w:rPr>
                <w:rFonts w:ascii="TH SarabunPSK" w:hAnsi="TH SarabunPSK" w:cs="TH SarabunPSK"/>
                <w:sz w:val="32"/>
                <w:szCs w:val="32"/>
              </w:rPr>
            </w:pPr>
            <w:r w:rsidRPr="00371F6A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371F6A">
              <w:rPr>
                <w:rFonts w:ascii="TH SarabunPSK" w:hAnsi="TH SarabunPSK" w:cs="TH SarabunPSK"/>
                <w:sz w:val="32"/>
                <w:szCs w:val="32"/>
                <w:cs/>
              </w:rPr>
              <w:t>. กรมฯ จัดทำแนวทางและแจ้งจังหวัดในการเสริมสร้างความเข้มแข็งกองทุนชุมชน</w:t>
            </w:r>
          </w:p>
          <w:p w:rsidR="00465E0E" w:rsidRPr="00371F6A" w:rsidRDefault="00465E0E" w:rsidP="00465E0E">
            <w:pPr>
              <w:ind w:firstLine="597"/>
              <w:rPr>
                <w:rFonts w:ascii="TH SarabunPSK" w:hAnsi="TH SarabunPSK" w:cs="TH SarabunPSK"/>
                <w:sz w:val="32"/>
                <w:szCs w:val="32"/>
              </w:rPr>
            </w:pPr>
            <w:r w:rsidRPr="00371F6A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371F6A">
              <w:rPr>
                <w:rFonts w:ascii="TH SarabunPSK" w:hAnsi="TH SarabunPSK" w:cs="TH SarabunPSK"/>
                <w:sz w:val="32"/>
                <w:szCs w:val="32"/>
                <w:cs/>
              </w:rPr>
              <w:t>. กรมฯ แจ้งจังหวัดจัดทำคำสั่งทีมปฏิบัติก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ารระดับอำเภอ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</w:t>
            </w:r>
            <w:r w:rsidRPr="00371F6A">
              <w:rPr>
                <w:rFonts w:ascii="TH SarabunPSK" w:hAnsi="TH SarabunPSK" w:cs="TH SarabunPSK"/>
                <w:sz w:val="32"/>
                <w:szCs w:val="32"/>
              </w:rPr>
              <w:t>Move for fund team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  <w:r w:rsidRPr="00371F6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อำเภอ</w:t>
            </w:r>
            <w:r w:rsidRPr="00371F6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ละ </w:t>
            </w:r>
            <w:r w:rsidRPr="00371F6A">
              <w:rPr>
                <w:rFonts w:ascii="TH SarabunPSK" w:hAnsi="TH SarabunPSK" w:cs="TH SarabunPSK"/>
                <w:sz w:val="32"/>
                <w:szCs w:val="32"/>
              </w:rPr>
              <w:t xml:space="preserve">4 </w:t>
            </w:r>
            <w:r w:rsidRPr="00371F6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คน ประกอบด้วย </w:t>
            </w:r>
          </w:p>
          <w:p w:rsidR="00465E0E" w:rsidRDefault="00465E0E" w:rsidP="00465E0E">
            <w:pPr>
              <w:ind w:firstLine="881"/>
              <w:rPr>
                <w:rFonts w:ascii="TH SarabunPSK" w:hAnsi="TH SarabunPSK" w:cs="TH SarabunPSK"/>
                <w:sz w:val="32"/>
                <w:szCs w:val="32"/>
              </w:rPr>
            </w:pPr>
            <w:r w:rsidRPr="00371F6A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371F6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) พัฒนากรผู้รับผิดชอบงานทุนชุมชน  </w:t>
            </w:r>
          </w:p>
          <w:p w:rsidR="00465E0E" w:rsidRDefault="00465E0E" w:rsidP="00465E0E">
            <w:pPr>
              <w:ind w:firstLine="881"/>
              <w:rPr>
                <w:rFonts w:ascii="TH SarabunPSK" w:hAnsi="TH SarabunPSK" w:cs="TH SarabunPSK"/>
                <w:sz w:val="32"/>
                <w:szCs w:val="32"/>
              </w:rPr>
            </w:pPr>
            <w:r w:rsidRPr="00371F6A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371F6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) ปราชญ์ที่มีความเชี่ยวชาญด้านกลุ่มออมทรัพย์เพื่อการผลิต </w:t>
            </w:r>
          </w:p>
          <w:p w:rsidR="00465E0E" w:rsidRDefault="00465E0E" w:rsidP="00465E0E">
            <w:pPr>
              <w:ind w:firstLine="881"/>
              <w:rPr>
                <w:rFonts w:ascii="TH SarabunPSK" w:hAnsi="TH SarabunPSK" w:cs="TH SarabunPSK"/>
                <w:sz w:val="32"/>
                <w:szCs w:val="32"/>
              </w:rPr>
            </w:pPr>
            <w:r w:rsidRPr="00371F6A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371F6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) ปราชญ์ที่มีความเชี่ยวชาญด้านโครงการแก้ไขปัญหาความยากจน และ </w:t>
            </w:r>
          </w:p>
          <w:p w:rsidR="00465E0E" w:rsidRPr="00371F6A" w:rsidRDefault="00465E0E" w:rsidP="00465E0E">
            <w:pPr>
              <w:ind w:firstLine="881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71F6A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371F6A">
              <w:rPr>
                <w:rFonts w:ascii="TH SarabunPSK" w:hAnsi="TH SarabunPSK" w:cs="TH SarabunPSK"/>
                <w:sz w:val="32"/>
                <w:szCs w:val="32"/>
                <w:cs/>
              </w:rPr>
              <w:t>) คณะกรรมการศูนย์จัดการกองทุนชุมชน</w:t>
            </w:r>
          </w:p>
          <w:p w:rsidR="00465E0E" w:rsidRDefault="00465E0E" w:rsidP="00465E0E">
            <w:pPr>
              <w:ind w:firstLine="597"/>
              <w:rPr>
                <w:rFonts w:ascii="TH SarabunPSK" w:hAnsi="TH SarabunPSK" w:cs="TH SarabunPSK"/>
                <w:sz w:val="32"/>
                <w:szCs w:val="32"/>
              </w:rPr>
            </w:pPr>
            <w:r w:rsidRPr="00371F6A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371F6A">
              <w:rPr>
                <w:rFonts w:ascii="TH SarabunPSK" w:hAnsi="TH SarabunPSK" w:cs="TH SarabunPSK"/>
                <w:sz w:val="32"/>
                <w:szCs w:val="32"/>
                <w:cs/>
              </w:rPr>
              <w:t>. กรมฯ แจ้งจังหวัดเตรียมความพร้อม</w:t>
            </w:r>
            <w:r w:rsidRPr="00371F6A">
              <w:rPr>
                <w:rFonts w:ascii="TH SarabunPSK" w:hAnsi="TH SarabunPSK" w:cs="TH SarabunPSK" w:hint="cs"/>
                <w:sz w:val="32"/>
                <w:szCs w:val="32"/>
                <w:cs/>
              </w:rPr>
              <w:t>คัดเลือก</w:t>
            </w:r>
            <w:r w:rsidRPr="00371F6A">
              <w:rPr>
                <w:rFonts w:ascii="TH SarabunPSK" w:hAnsi="TH SarabunPSK" w:cs="TH SarabunPSK"/>
                <w:sz w:val="32"/>
                <w:szCs w:val="32"/>
                <w:cs/>
              </w:rPr>
              <w:t>กลุ่มเป้าหมายกองทุนชุมชน</w:t>
            </w:r>
          </w:p>
          <w:p w:rsidR="00465E0E" w:rsidRPr="00371F6A" w:rsidRDefault="00465E0E" w:rsidP="00465E0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71F6A">
              <w:rPr>
                <w:rFonts w:ascii="TH SarabunPSK" w:hAnsi="TH SarabunPSK" w:cs="TH SarabunPSK"/>
                <w:sz w:val="32"/>
                <w:szCs w:val="32"/>
                <w:cs/>
              </w:rPr>
              <w:t>เงื่อนไข :</w:t>
            </w:r>
          </w:p>
          <w:p w:rsidR="00465E0E" w:rsidRDefault="00465E0E" w:rsidP="00465E0E">
            <w:pPr>
              <w:ind w:firstLine="59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465E0E">
              <w:rPr>
                <w:rFonts w:ascii="TH SarabunPSK" w:hAnsi="TH SarabunPSK" w:cs="TH SarabunPSK"/>
                <w:spacing w:val="-8"/>
                <w:sz w:val="32"/>
                <w:szCs w:val="32"/>
              </w:rPr>
              <w:t>1</w:t>
            </w:r>
            <w:r w:rsidRPr="00465E0E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) คัดเลือกจากกลุ่มออมทรัพย์เพื่อการผลิตที่ได้รับการจัดระดับการพัฒนา (</w:t>
            </w:r>
            <w:r w:rsidRPr="00465E0E">
              <w:rPr>
                <w:rFonts w:ascii="TH SarabunPSK" w:hAnsi="TH SarabunPSK" w:cs="TH SarabunPSK" w:hint="cs"/>
                <w:spacing w:val="-8"/>
                <w:sz w:val="32"/>
                <w:szCs w:val="32"/>
                <w:cs/>
              </w:rPr>
              <w:t>ประเมินศักยภาพกลุ่มออมทรัพย์</w:t>
            </w:r>
            <w:r w:rsidRPr="00371F6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เพื่อการผลิตตามหลักธรรมา</w:t>
            </w:r>
            <w:proofErr w:type="spellStart"/>
            <w:r w:rsidRPr="00371F6A">
              <w:rPr>
                <w:rFonts w:ascii="TH SarabunPSK" w:hAnsi="TH SarabunPSK" w:cs="TH SarabunPSK" w:hint="cs"/>
                <w:sz w:val="32"/>
                <w:szCs w:val="32"/>
                <w:cs/>
              </w:rPr>
              <w:t>ภิ</w:t>
            </w:r>
            <w:proofErr w:type="spellEnd"/>
            <w:r w:rsidRPr="00371F6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บาล ตามเกณฑ์ 21 ตัวชี้วัด (ปี 2562) </w:t>
            </w:r>
            <w:r w:rsidRPr="00371F6A">
              <w:rPr>
                <w:rFonts w:ascii="TH SarabunPSK" w:hAnsi="TH SarabunPSK" w:cs="TH SarabunPSK"/>
                <w:sz w:val="32"/>
                <w:szCs w:val="32"/>
                <w:cs/>
              </w:rPr>
              <w:t>ระดับ</w:t>
            </w:r>
            <w:r w:rsidRPr="00371F6A">
              <w:rPr>
                <w:rFonts w:ascii="TH SarabunPSK" w:hAnsi="TH SarabunPSK" w:cs="TH SarabunPSK"/>
                <w:sz w:val="32"/>
                <w:szCs w:val="32"/>
              </w:rPr>
              <w:t xml:space="preserve"> 1 </w:t>
            </w:r>
            <w:r w:rsidRPr="00371F6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หรือ </w:t>
            </w:r>
            <w:r w:rsidRPr="00371F6A">
              <w:rPr>
                <w:rFonts w:ascii="TH SarabunPSK" w:hAnsi="TH SarabunPSK" w:cs="TH SarabunPSK"/>
                <w:sz w:val="32"/>
                <w:szCs w:val="32"/>
                <w:cs/>
              </w:rPr>
              <w:t>ระดับ</w:t>
            </w:r>
            <w:r w:rsidRPr="00371F6A">
              <w:rPr>
                <w:rFonts w:ascii="TH SarabunPSK" w:hAnsi="TH SarabunPSK" w:cs="TH SarabunPSK"/>
                <w:sz w:val="32"/>
                <w:szCs w:val="32"/>
              </w:rPr>
              <w:t xml:space="preserve"> 2</w:t>
            </w:r>
            <w:r w:rsidRPr="00371F6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ให้ครบจำนวนเป้าหมายที่กำหนด</w:t>
            </w:r>
            <w:r w:rsidRPr="00371F6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(ตามทะเบียนจัดสรร) รวม</w:t>
            </w:r>
            <w:r w:rsidRPr="00371F6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จำนวน </w:t>
            </w:r>
            <w:r w:rsidRPr="00371F6A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Pr="00371F6A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371F6A">
              <w:rPr>
                <w:rFonts w:ascii="TH SarabunPSK" w:hAnsi="TH SarabunPSK" w:cs="TH SarabunPSK" w:hint="cs"/>
                <w:sz w:val="32"/>
                <w:szCs w:val="32"/>
                <w:cs/>
              </w:rPr>
              <w:t>927</w:t>
            </w:r>
            <w:r w:rsidRPr="00371F6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กลุ่มๆ</w:t>
            </w:r>
            <w:r w:rsidRPr="00371F6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371F6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ละ </w:t>
            </w:r>
            <w:r w:rsidRPr="00371F6A">
              <w:rPr>
                <w:rFonts w:ascii="TH SarabunPSK" w:hAnsi="TH SarabunPSK" w:cs="TH SarabunPSK"/>
                <w:sz w:val="32"/>
                <w:szCs w:val="32"/>
              </w:rPr>
              <w:t xml:space="preserve">20 </w:t>
            </w:r>
            <w:r w:rsidRPr="00371F6A">
              <w:rPr>
                <w:rFonts w:ascii="TH SarabunPSK" w:hAnsi="TH SarabunPSK" w:cs="TH SarabunPSK"/>
                <w:sz w:val="32"/>
                <w:szCs w:val="32"/>
                <w:cs/>
              </w:rPr>
              <w:t>คน รวม</w:t>
            </w:r>
            <w:r w:rsidRPr="00371F6A">
              <w:rPr>
                <w:rFonts w:ascii="TH SarabunPSK" w:hAnsi="TH SarabunPSK" w:cs="TH SarabunPSK"/>
                <w:sz w:val="32"/>
                <w:szCs w:val="32"/>
              </w:rPr>
              <w:t xml:space="preserve"> 58,540 </w:t>
            </w:r>
            <w:r w:rsidRPr="00371F6A">
              <w:rPr>
                <w:rFonts w:ascii="TH SarabunPSK" w:hAnsi="TH SarabunPSK" w:cs="TH SarabunPSK"/>
                <w:sz w:val="32"/>
                <w:szCs w:val="32"/>
                <w:cs/>
              </w:rPr>
              <w:t>คน</w:t>
            </w:r>
            <w:r w:rsidRPr="00371F6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(76 จังหวัด)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โดยไม่ซ้ำกับกลุ่มเป้าหมายที่ได้รับการสนับสนุนงบประมาณในปีงบประมาณ พ.ศ. 2562</w:t>
            </w:r>
          </w:p>
          <w:p w:rsidR="00465E0E" w:rsidRPr="00371F6A" w:rsidRDefault="00465E0E" w:rsidP="00465E0E">
            <w:pPr>
              <w:ind w:firstLine="597"/>
              <w:rPr>
                <w:rFonts w:ascii="TH SarabunPSK" w:hAnsi="TH SarabunPSK" w:cs="TH SarabunPSK"/>
                <w:sz w:val="32"/>
                <w:szCs w:val="32"/>
              </w:rPr>
            </w:pPr>
            <w:r w:rsidRPr="00371F6A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371F6A">
              <w:rPr>
                <w:rFonts w:ascii="TH SarabunPSK" w:hAnsi="TH SarabunPSK" w:cs="TH SarabunPSK"/>
                <w:sz w:val="32"/>
                <w:szCs w:val="32"/>
                <w:cs/>
              </w:rPr>
              <w:t>) คัดเลือกจากหมู่บ้าน กข.คจ. ที่ได้รับการจัดระดับการ</w:t>
            </w:r>
            <w:r w:rsidRPr="00371F6A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ประเมิน (ประเมินศักยภาพโครงการแก้ไขปัญหาความยากจนตามหลักธรรมา</w:t>
            </w:r>
            <w:proofErr w:type="spellStart"/>
            <w:r w:rsidRPr="00371F6A">
              <w:rPr>
                <w:rFonts w:ascii="TH SarabunPSK" w:hAnsi="TH SarabunPSK" w:cs="TH SarabunPSK" w:hint="cs"/>
                <w:sz w:val="32"/>
                <w:szCs w:val="32"/>
                <w:cs/>
              </w:rPr>
              <w:t>ภิ</w:t>
            </w:r>
            <w:proofErr w:type="spellEnd"/>
            <w:r w:rsidRPr="00371F6A">
              <w:rPr>
                <w:rFonts w:ascii="TH SarabunPSK" w:hAnsi="TH SarabunPSK" w:cs="TH SarabunPSK" w:hint="cs"/>
                <w:sz w:val="32"/>
                <w:szCs w:val="32"/>
                <w:cs/>
              </w:rPr>
              <w:t>บาล ตามเกณฑ์ 18 ตัวชี้วัด (ปี 2562) ร</w:t>
            </w:r>
            <w:r w:rsidRPr="00371F6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ะดับ </w:t>
            </w:r>
            <w:r w:rsidRPr="00371F6A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371F6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หรือ ระดับ 2 </w:t>
            </w:r>
            <w:r w:rsidRPr="00371F6A">
              <w:rPr>
                <w:rFonts w:ascii="TH SarabunPSK" w:hAnsi="TH SarabunPSK" w:cs="TH SarabunPSK"/>
                <w:sz w:val="32"/>
                <w:szCs w:val="32"/>
                <w:cs/>
              </w:rPr>
              <w:t>ให้ครบจำนวนเป้าหมายที่กำหนด</w:t>
            </w:r>
            <w:r w:rsidRPr="00371F6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(ตามทะเบียนจัดสรร) รวม</w:t>
            </w:r>
            <w:r w:rsidRPr="00371F6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จำนวน </w:t>
            </w:r>
            <w:r w:rsidRPr="00371F6A">
              <w:rPr>
                <w:rFonts w:ascii="TH SarabunPSK" w:hAnsi="TH SarabunPSK" w:cs="TH SarabunPSK"/>
                <w:sz w:val="32"/>
                <w:szCs w:val="32"/>
              </w:rPr>
              <w:t xml:space="preserve">2,655 </w:t>
            </w:r>
            <w:r w:rsidRPr="00371F6A">
              <w:rPr>
                <w:rFonts w:ascii="TH SarabunPSK" w:hAnsi="TH SarabunPSK" w:cs="TH SarabunPSK"/>
                <w:sz w:val="32"/>
                <w:szCs w:val="32"/>
                <w:cs/>
              </w:rPr>
              <w:t>กลุ่มๆ</w:t>
            </w:r>
            <w:r w:rsidRPr="00371F6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371F6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ละ </w:t>
            </w:r>
            <w:r w:rsidRPr="00371F6A">
              <w:rPr>
                <w:rFonts w:ascii="TH SarabunPSK" w:hAnsi="TH SarabunPSK" w:cs="TH SarabunPSK"/>
                <w:sz w:val="32"/>
                <w:szCs w:val="32"/>
              </w:rPr>
              <w:t xml:space="preserve">15 </w:t>
            </w:r>
            <w:r w:rsidRPr="00371F6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คน รวม </w:t>
            </w:r>
            <w:r w:rsidRPr="00371F6A">
              <w:rPr>
                <w:rFonts w:ascii="TH SarabunPSK" w:hAnsi="TH SarabunPSK" w:cs="TH SarabunPSK" w:hint="cs"/>
                <w:sz w:val="32"/>
                <w:szCs w:val="32"/>
                <w:cs/>
              </w:rPr>
              <w:t>39</w:t>
            </w:r>
            <w:r w:rsidRPr="00371F6A">
              <w:rPr>
                <w:rFonts w:ascii="TH SarabunPSK" w:hAnsi="TH SarabunPSK" w:cs="TH SarabunPSK"/>
                <w:sz w:val="32"/>
                <w:szCs w:val="32"/>
              </w:rPr>
              <w:t xml:space="preserve">,825 </w:t>
            </w:r>
            <w:r w:rsidRPr="00371F6A">
              <w:rPr>
                <w:rFonts w:ascii="TH SarabunPSK" w:hAnsi="TH SarabunPSK" w:cs="TH SarabunPSK"/>
                <w:sz w:val="32"/>
                <w:szCs w:val="32"/>
                <w:cs/>
              </w:rPr>
              <w:t>คน</w:t>
            </w:r>
            <w:r w:rsidRPr="00371F6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</w:t>
            </w:r>
            <w:r w:rsidRPr="00371F6A">
              <w:rPr>
                <w:rFonts w:ascii="TH SarabunPSK" w:hAnsi="TH SarabunPSK" w:cs="TH SarabunPSK" w:hint="cs"/>
                <w:sz w:val="32"/>
                <w:szCs w:val="32"/>
                <w:cs/>
              </w:rPr>
              <w:t>(76 จังหวัด)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โดยไม่ซ้ำกับกลุ่มเป้าหมายที่ได้รับการสนับสนุนงบประมาณในปีงบประมาณ พ.ศ. 2562</w:t>
            </w:r>
          </w:p>
          <w:p w:rsidR="00465E0E" w:rsidRPr="00371F6A" w:rsidRDefault="00465E0E" w:rsidP="00465E0E">
            <w:pPr>
              <w:spacing w:before="12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71F6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กิจกรรมที่ 1 เพิ่มศักยภาพ</w:t>
            </w:r>
            <w:r w:rsidRPr="00371F6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กองทุนชุมชนด้านการบริหารโครงการ การบริหารสัญญา และการบริหารหนี้</w:t>
            </w:r>
          </w:p>
          <w:p w:rsidR="00465E0E" w:rsidRPr="00371F6A" w:rsidRDefault="00465E0E" w:rsidP="00465E0E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             </w:t>
            </w:r>
            <w:r w:rsidRPr="00371F6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ตามหลักธรรมา</w:t>
            </w:r>
            <w:proofErr w:type="spellStart"/>
            <w:r w:rsidRPr="00371F6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ภิ</w:t>
            </w:r>
            <w:proofErr w:type="spellEnd"/>
            <w:r w:rsidRPr="00371F6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บาล</w:t>
            </w:r>
          </w:p>
          <w:p w:rsidR="00465E0E" w:rsidRPr="00371F6A" w:rsidRDefault="00465E0E" w:rsidP="00465E0E">
            <w:pPr>
              <w:ind w:firstLine="59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371F6A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371F6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) </w:t>
            </w:r>
            <w:r w:rsidRPr="00371F6A"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สำนักงานพัฒนาชุมชน</w:t>
            </w:r>
            <w:r w:rsidRPr="00371F6A">
              <w:rPr>
                <w:rFonts w:ascii="TH SarabunPSK" w:hAnsi="TH SarabunPSK" w:cs="TH SarabunPSK"/>
                <w:sz w:val="32"/>
                <w:szCs w:val="32"/>
                <w:cs/>
              </w:rPr>
              <w:t>อำเภอ</w:t>
            </w:r>
            <w:r w:rsidRPr="00371F6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ร่วมกับ </w:t>
            </w:r>
            <w:r w:rsidRPr="00371F6A">
              <w:rPr>
                <w:rFonts w:ascii="TH SarabunPSK" w:hAnsi="TH SarabunPSK" w:cs="TH SarabunPSK"/>
                <w:sz w:val="32"/>
                <w:szCs w:val="32"/>
              </w:rPr>
              <w:t xml:space="preserve">Move for fund team </w:t>
            </w:r>
            <w:r w:rsidRPr="00371F6A">
              <w:rPr>
                <w:rFonts w:ascii="TH SarabunPSK" w:hAnsi="TH SarabunPSK" w:cs="TH SarabunPSK"/>
                <w:sz w:val="32"/>
                <w:szCs w:val="32"/>
                <w:cs/>
              </w:rPr>
              <w:t>ดำเนินการ</w:t>
            </w:r>
            <w:r w:rsidRPr="00371F6A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ประชุม</w:t>
            </w:r>
            <w:r w:rsidRPr="00371F6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จำนวน </w:t>
            </w:r>
            <w:r w:rsidRPr="00371F6A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371F6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วัน (ไตรมาส </w:t>
            </w:r>
            <w:r w:rsidRPr="00371F6A">
              <w:rPr>
                <w:rFonts w:ascii="TH SarabunPSK" w:hAnsi="TH SarabunPSK" w:cs="TH SarabunPSK" w:hint="cs"/>
                <w:sz w:val="32"/>
                <w:szCs w:val="32"/>
                <w:cs/>
              </w:rPr>
              <w:t>1-</w:t>
            </w:r>
            <w:r w:rsidRPr="00371F6A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371F6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)  </w:t>
            </w:r>
            <w:r w:rsidRPr="00371F6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371F6A">
              <w:rPr>
                <w:rFonts w:ascii="TH SarabunPSK" w:hAnsi="TH SarabunPSK" w:cs="TH SarabunPSK"/>
                <w:sz w:val="32"/>
                <w:szCs w:val="32"/>
                <w:cs/>
              </w:rPr>
              <w:t>หลักสูตรประกอบด้วย</w:t>
            </w:r>
          </w:p>
          <w:p w:rsidR="00465E0E" w:rsidRPr="00371F6A" w:rsidRDefault="00465E0E" w:rsidP="00465E0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71F6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* ความเป็นมา วัตถุประสงค์ และแนวทางการดำเนินงานกองทุนชุมชน</w:t>
            </w:r>
          </w:p>
          <w:p w:rsidR="00E92313" w:rsidRPr="005635D2" w:rsidRDefault="00465E0E" w:rsidP="00465E0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71F6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: แนวคิด หลักการ การดำเนินงานกลุ่มออมทรัพย์เพื่อการผล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ิต / โครงการแก้ไขปัญหาความยากจน </w:t>
            </w:r>
            <w:r w:rsidRPr="00371F6A">
              <w:rPr>
                <w:rFonts w:ascii="TH SarabunPSK" w:hAnsi="TH SarabunPSK" w:cs="TH SarabunPSK"/>
                <w:sz w:val="32"/>
                <w:szCs w:val="32"/>
                <w:cs/>
              </w:rPr>
              <w:t>/ศูนย์จัดการกองทุนชุมชน</w:t>
            </w:r>
          </w:p>
        </w:tc>
      </w:tr>
      <w:tr w:rsidR="00E92313" w:rsidRPr="005635D2" w:rsidTr="00465E0E">
        <w:trPr>
          <w:trHeight w:val="364"/>
        </w:trPr>
        <w:tc>
          <w:tcPr>
            <w:tcW w:w="9351" w:type="dxa"/>
          </w:tcPr>
          <w:p w:rsidR="00E92313" w:rsidRPr="005635D2" w:rsidRDefault="00E92313" w:rsidP="00465E0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635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รายละเอียดการดำเนินกิจกรรม</w:t>
            </w:r>
          </w:p>
        </w:tc>
      </w:tr>
      <w:tr w:rsidR="00E92313" w:rsidRPr="005635D2" w:rsidTr="00465E0E">
        <w:trPr>
          <w:trHeight w:val="567"/>
        </w:trPr>
        <w:tc>
          <w:tcPr>
            <w:tcW w:w="9351" w:type="dxa"/>
          </w:tcPr>
          <w:p w:rsidR="00465E0E" w:rsidRPr="00371F6A" w:rsidRDefault="00465E0E" w:rsidP="00465E0E">
            <w:pPr>
              <w:ind w:firstLine="455"/>
              <w:rPr>
                <w:rFonts w:ascii="TH SarabunPSK" w:hAnsi="TH SarabunPSK" w:cs="TH SarabunPSK"/>
                <w:sz w:val="32"/>
                <w:szCs w:val="32"/>
              </w:rPr>
            </w:pPr>
            <w:r w:rsidRPr="00371F6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* ตรวจสุขภาพทางการเงิน ด้วยเครื่องมือประเมินศักยภาพการดำเนินงานกลุ่มออมทรัพย์เพื่อการผลิต เกณฑ์ </w:t>
            </w:r>
            <w:r w:rsidRPr="00371F6A">
              <w:rPr>
                <w:rFonts w:ascii="TH SarabunPSK" w:hAnsi="TH SarabunPSK" w:cs="TH SarabunPSK"/>
                <w:sz w:val="32"/>
                <w:szCs w:val="32"/>
              </w:rPr>
              <w:t xml:space="preserve">21 </w:t>
            </w:r>
            <w:r w:rsidRPr="00371F6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ตัวชี้วัด /โครงการแก้ไขปัญหาความยากจน เกณฑ์ </w:t>
            </w:r>
            <w:r w:rsidRPr="00371F6A">
              <w:rPr>
                <w:rFonts w:ascii="TH SarabunPSK" w:hAnsi="TH SarabunPSK" w:cs="TH SarabunPSK"/>
                <w:sz w:val="32"/>
                <w:szCs w:val="32"/>
              </w:rPr>
              <w:t xml:space="preserve">18 </w:t>
            </w:r>
            <w:r w:rsidRPr="00371F6A">
              <w:rPr>
                <w:rFonts w:ascii="TH SarabunPSK" w:hAnsi="TH SarabunPSK" w:cs="TH SarabunPSK"/>
                <w:sz w:val="32"/>
                <w:szCs w:val="32"/>
                <w:cs/>
              </w:rPr>
              <w:t>ตัวชี้วัด</w:t>
            </w:r>
          </w:p>
          <w:p w:rsidR="00465E0E" w:rsidRPr="00371F6A" w:rsidRDefault="00465E0E" w:rsidP="00465E0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71F6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</w:t>
            </w:r>
            <w:r w:rsidRPr="00371F6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* </w:t>
            </w:r>
            <w:r w:rsidRPr="00371F6A">
              <w:rPr>
                <w:rFonts w:ascii="TH SarabunPSK" w:hAnsi="TH SarabunPSK" w:cs="TH SarabunPSK" w:hint="cs"/>
                <w:sz w:val="32"/>
                <w:szCs w:val="32"/>
                <w:cs/>
              </w:rPr>
              <w:t>สร้างความรู้ความเข้าใจในเกณฑ์การประเมินกองทุนชุมชนตามหลักธรรมา</w:t>
            </w:r>
            <w:proofErr w:type="spellStart"/>
            <w:r w:rsidRPr="00371F6A">
              <w:rPr>
                <w:rFonts w:ascii="TH SarabunPSK" w:hAnsi="TH SarabunPSK" w:cs="TH SarabunPSK" w:hint="cs"/>
                <w:sz w:val="32"/>
                <w:szCs w:val="32"/>
                <w:cs/>
              </w:rPr>
              <w:t>ภิ</w:t>
            </w:r>
            <w:proofErr w:type="spellEnd"/>
            <w:r w:rsidRPr="00371F6A">
              <w:rPr>
                <w:rFonts w:ascii="TH SarabunPSK" w:hAnsi="TH SarabunPSK" w:cs="TH SarabunPSK" w:hint="cs"/>
                <w:sz w:val="32"/>
                <w:szCs w:val="32"/>
                <w:cs/>
              </w:rPr>
              <w:t>บาล</w:t>
            </w:r>
          </w:p>
          <w:p w:rsidR="00465E0E" w:rsidRPr="00371F6A" w:rsidRDefault="00465E0E" w:rsidP="00465E0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71F6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* จัดทำแผนการพัฒนาตัวชี้วัดที่ไม่ผ่านการประเมิน </w:t>
            </w:r>
          </w:p>
          <w:p w:rsidR="00465E0E" w:rsidRPr="00371F6A" w:rsidRDefault="00465E0E" w:rsidP="00465E0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71F6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* </w:t>
            </w:r>
            <w:r w:rsidRPr="00371F6A">
              <w:rPr>
                <w:rFonts w:ascii="TH SarabunPSK" w:hAnsi="TH SarabunPSK" w:cs="TH SarabunPSK" w:hint="cs"/>
                <w:sz w:val="32"/>
                <w:szCs w:val="32"/>
                <w:cs/>
              </w:rPr>
              <w:t>สร้างความรู้ความเข้าใจ</w:t>
            </w:r>
            <w:r w:rsidRPr="00371F6A">
              <w:rPr>
                <w:rFonts w:ascii="TH SarabunPSK" w:hAnsi="TH SarabunPSK" w:cs="TH SarabunPSK"/>
                <w:sz w:val="32"/>
                <w:szCs w:val="32"/>
                <w:cs/>
              </w:rPr>
              <w:t>แนวทางการบริหารโครงการ บริหารสัญญา และการบริหารหนี้</w:t>
            </w:r>
          </w:p>
          <w:p w:rsidR="00465E0E" w:rsidRPr="00465E0E" w:rsidRDefault="00465E0E" w:rsidP="00465E0E">
            <w:pPr>
              <w:rPr>
                <w:rFonts w:ascii="TH SarabunPSK" w:hAnsi="TH SarabunPSK" w:cs="TH SarabunPSK"/>
                <w:spacing w:val="-10"/>
                <w:sz w:val="32"/>
                <w:szCs w:val="32"/>
              </w:rPr>
            </w:pPr>
            <w:r w:rsidRPr="00371F6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</w:t>
            </w:r>
            <w:r w:rsidRPr="00465E0E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>* สำรวจและจัดเก็บข้อมูลลูกหนี้กองทุนชุมชน (กลุ่มออมทรัพย์เพื่อการผลิต/โครงการแก้ไขปัญหาความยากจน)</w:t>
            </w:r>
            <w:r w:rsidRPr="00465E0E">
              <w:rPr>
                <w:rFonts w:ascii="TH SarabunPSK" w:hAnsi="TH SarabunPSK" w:cs="TH SarabunPSK" w:hint="cs"/>
                <w:spacing w:val="-10"/>
                <w:sz w:val="32"/>
                <w:szCs w:val="32"/>
                <w:cs/>
              </w:rPr>
              <w:t xml:space="preserve"> </w:t>
            </w:r>
          </w:p>
          <w:p w:rsidR="00465E0E" w:rsidRDefault="00465E0E" w:rsidP="00465E0E">
            <w:pPr>
              <w:jc w:val="thaiDistribute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371F6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*  </w:t>
            </w:r>
            <w:r w:rsidRPr="00371F6A">
              <w:rPr>
                <w:rFonts w:ascii="TH SarabunPSK" w:hAnsi="TH SarabunPSK" w:cs="TH SarabunPSK" w:hint="cs"/>
                <w:sz w:val="32"/>
                <w:szCs w:val="32"/>
                <w:cs/>
              </w:rPr>
              <w:t>นำข้อมูลที่ได้มาวิเคราะห์</w:t>
            </w:r>
            <w:r w:rsidRPr="00371F6A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ประเภทหนี้ดี หนี้เสีย เพื่อนำไปใช้ในการแก้ไขป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ัญหาการบริหารโครงการ บริหารสัญญา บริหารหนี้</w:t>
            </w:r>
            <w:r w:rsidRPr="00371F6A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(บันทึกข้อมูลในระบบ)</w:t>
            </w:r>
          </w:p>
          <w:p w:rsidR="00465E0E" w:rsidRPr="00371F6A" w:rsidRDefault="00465E0E" w:rsidP="00465E0E">
            <w:pPr>
              <w:ind w:firstLine="455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71F6A">
              <w:rPr>
                <w:rFonts w:ascii="TH SarabunPSK" w:hAnsi="TH SarabunPSK" w:cs="TH SarabunPSK" w:hint="cs"/>
                <w:sz w:val="32"/>
                <w:szCs w:val="32"/>
                <w:cs/>
              </w:rPr>
              <w:t>2) สำนักงานพัฒนาชุมชน</w:t>
            </w:r>
            <w:r w:rsidRPr="00371F6A">
              <w:rPr>
                <w:rFonts w:ascii="TH SarabunPSK" w:hAnsi="TH SarabunPSK" w:cs="TH SarabunPSK"/>
                <w:sz w:val="32"/>
                <w:szCs w:val="32"/>
                <w:cs/>
              </w:rPr>
              <w:t>อำเภอ</w:t>
            </w:r>
            <w:r w:rsidRPr="00371F6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รายงานผลให้จังหวัดทราบ</w:t>
            </w:r>
          </w:p>
          <w:p w:rsidR="00465E0E" w:rsidRPr="00371F6A" w:rsidRDefault="00465E0E" w:rsidP="00465E0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71F6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r w:rsidRPr="00371F6A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371F6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) จังหวัดบันทึกผลการดำเนินงานในระบบ </w:t>
            </w:r>
            <w:r w:rsidRPr="00371F6A">
              <w:rPr>
                <w:rFonts w:ascii="TH SarabunPSK" w:hAnsi="TH SarabunPSK" w:cs="TH SarabunPSK"/>
                <w:sz w:val="32"/>
                <w:szCs w:val="32"/>
              </w:rPr>
              <w:t xml:space="preserve">Budget and Project Management </w:t>
            </w:r>
            <w:r w:rsidRPr="00371F6A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371F6A">
              <w:rPr>
                <w:rFonts w:ascii="TH SarabunPSK" w:hAnsi="TH SarabunPSK" w:cs="TH SarabunPSK"/>
                <w:sz w:val="32"/>
                <w:szCs w:val="32"/>
              </w:rPr>
              <w:t>BPM</w:t>
            </w:r>
            <w:r w:rsidRPr="00371F6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) พร้อมแนบไฟล์ข้อมูลและรูปภาพ ให้กรมฯ ทราบ (ภายใน </w:t>
            </w:r>
            <w:r w:rsidRPr="00371F6A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371F6A">
              <w:rPr>
                <w:rFonts w:ascii="TH SarabunPSK" w:hAnsi="TH SarabunPSK" w:cs="TH SarabunPSK"/>
                <w:sz w:val="32"/>
                <w:szCs w:val="32"/>
                <w:cs/>
              </w:rPr>
              <w:t>สัปดาห์หลังจากได้รับรายงานจากอำเภอ)</w:t>
            </w:r>
          </w:p>
          <w:p w:rsidR="00465E0E" w:rsidRDefault="00465E0E" w:rsidP="00465E0E">
            <w:pPr>
              <w:tabs>
                <w:tab w:val="left" w:pos="129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371F6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กลุ่มเป้าหมาย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 </w:t>
            </w:r>
            <w:r w:rsidRPr="00371F6A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371F6A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371F6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คณะกรรมการและสมาชิกกลุ่มออมทรัพย์เพื่อการผลิต จำนวน 2</w:t>
            </w:r>
            <w:r w:rsidRPr="00371F6A">
              <w:rPr>
                <w:rFonts w:ascii="TH SarabunPSK" w:hAnsi="TH SarabunPSK" w:cs="TH SarabunPSK"/>
                <w:sz w:val="32"/>
                <w:szCs w:val="32"/>
              </w:rPr>
              <w:t>,927</w:t>
            </w:r>
            <w:r w:rsidRPr="00371F6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กลุ่ม ๆละ 20 คน </w:t>
            </w:r>
          </w:p>
          <w:p w:rsidR="00465E0E" w:rsidRPr="00371F6A" w:rsidRDefault="00465E0E" w:rsidP="00465E0E">
            <w:pPr>
              <w:tabs>
                <w:tab w:val="left" w:pos="129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</w:t>
            </w:r>
            <w:r w:rsidRPr="00371F6A"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 58</w:t>
            </w:r>
            <w:r w:rsidRPr="00371F6A">
              <w:rPr>
                <w:rFonts w:ascii="TH SarabunPSK" w:hAnsi="TH SarabunPSK" w:cs="TH SarabunPSK"/>
                <w:sz w:val="32"/>
                <w:szCs w:val="32"/>
              </w:rPr>
              <w:t>,540</w:t>
            </w:r>
            <w:r w:rsidRPr="00371F6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คน</w:t>
            </w:r>
          </w:p>
          <w:p w:rsidR="00465E0E" w:rsidRPr="00371F6A" w:rsidRDefault="00465E0E" w:rsidP="00465E0E">
            <w:pPr>
              <w:tabs>
                <w:tab w:val="left" w:pos="129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71F6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</w:t>
            </w:r>
            <w:r w:rsidRPr="00371F6A">
              <w:rPr>
                <w:rFonts w:ascii="TH SarabunPSK" w:hAnsi="TH SarabunPSK" w:cs="TH SarabunPSK" w:hint="cs"/>
                <w:sz w:val="32"/>
                <w:szCs w:val="32"/>
                <w:cs/>
              </w:rPr>
              <w:t>2. คณะกรรมการ กข.คจ. หมู่บ้าน จำนวน 2</w:t>
            </w:r>
            <w:r w:rsidRPr="00371F6A">
              <w:rPr>
                <w:rFonts w:ascii="TH SarabunPSK" w:hAnsi="TH SarabunPSK" w:cs="TH SarabunPSK"/>
                <w:sz w:val="32"/>
                <w:szCs w:val="32"/>
              </w:rPr>
              <w:t>,655</w:t>
            </w:r>
            <w:r w:rsidRPr="00371F6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หมู่บ้าน ๆ ละ 15 คน รวม 39</w:t>
            </w:r>
            <w:r w:rsidRPr="00371F6A">
              <w:rPr>
                <w:rFonts w:ascii="TH SarabunPSK" w:hAnsi="TH SarabunPSK" w:cs="TH SarabunPSK"/>
                <w:sz w:val="32"/>
                <w:szCs w:val="32"/>
              </w:rPr>
              <w:t>,825</w:t>
            </w:r>
            <w:r w:rsidRPr="00371F6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คน</w:t>
            </w:r>
          </w:p>
          <w:p w:rsidR="00465E0E" w:rsidRPr="00371F6A" w:rsidRDefault="00465E0E" w:rsidP="00465E0E">
            <w:pPr>
              <w:tabs>
                <w:tab w:val="left" w:pos="129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371F6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</w:t>
            </w:r>
            <w:r w:rsidRPr="00371F6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</w:t>
            </w:r>
            <w:r w:rsidRPr="00371F6A"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 29</w:t>
            </w:r>
            <w:r w:rsidRPr="00371F6A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371F6A">
              <w:rPr>
                <w:rFonts w:ascii="TH SarabunPSK" w:hAnsi="TH SarabunPSK" w:cs="TH SarabunPSK" w:hint="cs"/>
                <w:sz w:val="32"/>
                <w:szCs w:val="32"/>
                <w:cs/>
              </w:rPr>
              <w:t>720</w:t>
            </w:r>
            <w:r w:rsidRPr="00371F6A">
              <w:rPr>
                <w:rFonts w:ascii="TH SarabunPSK" w:hAnsi="TH SarabunPSK" w:cs="TH SarabunPSK"/>
                <w:sz w:val="32"/>
                <w:szCs w:val="32"/>
              </w:rPr>
              <w:t>,6</w:t>
            </w:r>
            <w:r w:rsidRPr="00371F6A">
              <w:rPr>
                <w:rFonts w:ascii="TH SarabunPSK" w:hAnsi="TH SarabunPSK" w:cs="TH SarabunPSK" w:hint="cs"/>
                <w:sz w:val="32"/>
                <w:szCs w:val="32"/>
                <w:cs/>
              </w:rPr>
              <w:t>00</w:t>
            </w:r>
            <w:r w:rsidRPr="00371F6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371F6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บาท </w:t>
            </w:r>
            <w:r w:rsidRPr="00371F6A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371F6A"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 5</w:t>
            </w:r>
            <w:r w:rsidRPr="00371F6A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371F6A">
              <w:rPr>
                <w:rFonts w:ascii="TH SarabunPSK" w:hAnsi="TH SarabunPSK" w:cs="TH SarabunPSK" w:hint="cs"/>
                <w:sz w:val="32"/>
                <w:szCs w:val="32"/>
                <w:cs/>
              </w:rPr>
              <w:t>582 กลุ่ม/หมู่บ้าน)</w:t>
            </w:r>
          </w:p>
          <w:p w:rsidR="00465E0E" w:rsidRPr="00371F6A" w:rsidRDefault="00465E0E" w:rsidP="00465E0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71F6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หน่วยดำเนินงาน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Pr="00371F6A"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สำนักงานพัฒนาชุมชนอำเภอ</w:t>
            </w:r>
          </w:p>
          <w:p w:rsidR="00F34567" w:rsidRDefault="00465E0E" w:rsidP="00465E0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71F6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พื้นที่ดำเนินการ</w:t>
            </w:r>
            <w:r w:rsidRPr="00371F6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r w:rsidRPr="00371F6A"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ที่ทำการกองทุนชุมชน ( กลุ่มออมทรัพย์เพื่อการผลิต จำนวน 2</w:t>
            </w:r>
            <w:r w:rsidRPr="00371F6A">
              <w:rPr>
                <w:rFonts w:ascii="TH SarabunPSK" w:hAnsi="TH SarabunPSK" w:cs="TH SarabunPSK"/>
                <w:sz w:val="32"/>
                <w:szCs w:val="32"/>
              </w:rPr>
              <w:t>,927</w:t>
            </w:r>
            <w:r w:rsidRPr="00371F6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กลุ่ม และโครงการ</w:t>
            </w:r>
          </w:p>
          <w:p w:rsidR="00465E0E" w:rsidRPr="00371F6A" w:rsidRDefault="00F34567" w:rsidP="00465E0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</w:t>
            </w:r>
            <w:r w:rsidR="00465E0E" w:rsidRPr="00371F6A">
              <w:rPr>
                <w:rFonts w:ascii="TH SarabunPSK" w:hAnsi="TH SarabunPSK" w:cs="TH SarabunPSK" w:hint="cs"/>
                <w:sz w:val="32"/>
                <w:szCs w:val="32"/>
                <w:cs/>
              </w:rPr>
              <w:t>แก้ไขปัญหาความยากจน (กข.คจ.) จำนวน 2</w:t>
            </w:r>
            <w:r w:rsidR="00465E0E" w:rsidRPr="00371F6A">
              <w:rPr>
                <w:rFonts w:ascii="TH SarabunPSK" w:hAnsi="TH SarabunPSK" w:cs="TH SarabunPSK"/>
                <w:sz w:val="32"/>
                <w:szCs w:val="32"/>
              </w:rPr>
              <w:t>,655</w:t>
            </w:r>
            <w:r w:rsidR="00465E0E" w:rsidRPr="00371F6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หมู่บ้าน)</w:t>
            </w:r>
          </w:p>
          <w:p w:rsidR="00465E0E" w:rsidRPr="00371F6A" w:rsidRDefault="00465E0E" w:rsidP="00465E0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71F6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</w:t>
            </w:r>
            <w:r w:rsidRPr="00371F6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ดำเนินการ</w:t>
            </w:r>
            <w:r w:rsidRPr="00371F6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="00F34567">
              <w:rPr>
                <w:rFonts w:ascii="TH SarabunPSK" w:hAnsi="TH SarabunPSK" w:cs="TH SarabunPSK" w:hint="cs"/>
                <w:sz w:val="32"/>
                <w:szCs w:val="32"/>
                <w:cs/>
              </w:rPr>
              <w:t>ดำเนินการใน</w:t>
            </w:r>
            <w:r w:rsidRPr="00371F6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ไตรมาส 1-2 (ตามทะเบียนจัดสรร) </w:t>
            </w:r>
          </w:p>
          <w:p w:rsidR="00F34567" w:rsidRDefault="00465E0E" w:rsidP="00465E0E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371F6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ผลที่คาดว่าจะได้รับ</w:t>
            </w:r>
            <w:r w:rsidRPr="00371F6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r w:rsidRPr="00371F6A">
              <w:rPr>
                <w:rFonts w:ascii="TH SarabunPSK" w:hAnsi="TH SarabunPSK" w:cs="TH SarabunPSK" w:hint="cs"/>
                <w:sz w:val="32"/>
                <w:szCs w:val="32"/>
                <w:cs/>
              </w:rPr>
              <w:t>1. สมาชิกกลุ่มออมทรัพย์เพื่อการผลิต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371F6A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และครัวเรือนเป้าหมายตามโครงการแก้ไขปัญหา</w:t>
            </w:r>
          </w:p>
          <w:p w:rsidR="00465E0E" w:rsidRPr="00371F6A" w:rsidRDefault="00F34567" w:rsidP="00465E0E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    </w:t>
            </w:r>
            <w:r w:rsidR="00465E0E" w:rsidRPr="00371F6A">
              <w:rPr>
                <w:rFonts w:ascii="TH SarabunPSK" w:hAnsi="TH SarabunPSK" w:cs="TH SarabunPSK" w:hint="cs"/>
                <w:sz w:val="32"/>
                <w:szCs w:val="32"/>
                <w:cs/>
              </w:rPr>
              <w:t>ความยากจน สามารถเข้าถึงแหล่งทุนได้</w:t>
            </w:r>
          </w:p>
          <w:p w:rsidR="00F34567" w:rsidRDefault="00F34567" w:rsidP="00465E0E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</w:t>
            </w:r>
            <w:r w:rsidR="00465E0E" w:rsidRPr="00371F6A">
              <w:rPr>
                <w:rFonts w:ascii="TH SarabunPSK" w:hAnsi="TH SarabunPSK" w:cs="TH SarabunPSK" w:hint="cs"/>
                <w:sz w:val="32"/>
                <w:szCs w:val="32"/>
                <w:cs/>
              </w:rPr>
              <w:t>2. กองทุนในชุมชนมีการบริหารจัดการเป็นไปตามหลักธรรมา</w:t>
            </w:r>
            <w:proofErr w:type="spellStart"/>
            <w:r w:rsidR="00465E0E" w:rsidRPr="00371F6A">
              <w:rPr>
                <w:rFonts w:ascii="TH SarabunPSK" w:hAnsi="TH SarabunPSK" w:cs="TH SarabunPSK" w:hint="cs"/>
                <w:sz w:val="32"/>
                <w:szCs w:val="32"/>
                <w:cs/>
              </w:rPr>
              <w:t>ภิ</w:t>
            </w:r>
            <w:proofErr w:type="spellEnd"/>
            <w:r w:rsidR="00465E0E" w:rsidRPr="00371F6A">
              <w:rPr>
                <w:rFonts w:ascii="TH SarabunPSK" w:hAnsi="TH SarabunPSK" w:cs="TH SarabunPSK" w:hint="cs"/>
                <w:sz w:val="32"/>
                <w:szCs w:val="32"/>
                <w:cs/>
              </w:rPr>
              <w:t>บาล ตามเกณฑ์ที่กำหนด</w:t>
            </w:r>
          </w:p>
          <w:p w:rsidR="00465E0E" w:rsidRPr="00371F6A" w:rsidRDefault="00F34567" w:rsidP="00465E0E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    </w:t>
            </w:r>
            <w:r w:rsidR="00465E0E" w:rsidRPr="00371F6A">
              <w:rPr>
                <w:rFonts w:ascii="TH SarabunPSK" w:hAnsi="TH SarabunPSK" w:cs="TH SarabunPSK" w:hint="cs"/>
                <w:sz w:val="32"/>
                <w:szCs w:val="32"/>
                <w:cs/>
              </w:rPr>
              <w:t>ได้อย่างมีประสิทธิภาพ</w:t>
            </w:r>
          </w:p>
          <w:p w:rsidR="00465E0E" w:rsidRPr="00371F6A" w:rsidRDefault="00465E0E" w:rsidP="00465E0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71F6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ตัวชี้วัดกิจกรรม</w:t>
            </w:r>
            <w:r w:rsidRPr="00371F6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</w:t>
            </w:r>
            <w:r w:rsidR="00F3456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1.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ประช</w:t>
            </w:r>
            <w:r w:rsidRPr="00371F6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าชนกลุ่มเป้าหมายเข้าถึงแหล่งทุน จำนวน </w:t>
            </w:r>
            <w:r w:rsidRPr="00371F6A">
              <w:rPr>
                <w:rFonts w:ascii="TH SarabunPSK" w:hAnsi="TH SarabunPSK" w:cs="TH SarabunPSK" w:hint="cs"/>
                <w:sz w:val="32"/>
                <w:szCs w:val="32"/>
                <w:cs/>
              </w:rPr>
              <w:t>98</w:t>
            </w:r>
            <w:r w:rsidRPr="00371F6A">
              <w:rPr>
                <w:rFonts w:ascii="TH SarabunPSK" w:hAnsi="TH SarabunPSK" w:cs="TH SarabunPSK"/>
                <w:sz w:val="32"/>
                <w:szCs w:val="32"/>
              </w:rPr>
              <w:t xml:space="preserve">,365 </w:t>
            </w:r>
            <w:r w:rsidRPr="00371F6A">
              <w:rPr>
                <w:rFonts w:ascii="TH SarabunPSK" w:hAnsi="TH SarabunPSK" w:cs="TH SarabunPSK"/>
                <w:sz w:val="32"/>
                <w:szCs w:val="32"/>
                <w:cs/>
              </w:rPr>
              <w:t>คน</w:t>
            </w:r>
          </w:p>
          <w:p w:rsidR="00465E0E" w:rsidRPr="00371F6A" w:rsidRDefault="00F34567" w:rsidP="00465E0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</w:t>
            </w:r>
            <w:r w:rsidR="00465E0E" w:rsidRPr="00371F6A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="00465E0E" w:rsidRPr="00371F6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ร้อยละ </w:t>
            </w:r>
            <w:r w:rsidR="00465E0E" w:rsidRPr="00371F6A">
              <w:rPr>
                <w:rFonts w:ascii="TH SarabunPSK" w:hAnsi="TH SarabunPSK" w:cs="TH SarabunPSK"/>
                <w:sz w:val="32"/>
                <w:szCs w:val="32"/>
              </w:rPr>
              <w:t xml:space="preserve">100 </w:t>
            </w:r>
            <w:r w:rsidR="00465E0E" w:rsidRPr="00371F6A">
              <w:rPr>
                <w:rFonts w:ascii="TH SarabunPSK" w:hAnsi="TH SarabunPSK" w:cs="TH SarabunPSK"/>
                <w:sz w:val="32"/>
                <w:szCs w:val="32"/>
                <w:cs/>
              </w:rPr>
              <w:t>ของกองทุนชุมชนมีธรรมา</w:t>
            </w:r>
            <w:proofErr w:type="spellStart"/>
            <w:r w:rsidR="00465E0E" w:rsidRPr="00371F6A">
              <w:rPr>
                <w:rFonts w:ascii="TH SarabunPSK" w:hAnsi="TH SarabunPSK" w:cs="TH SarabunPSK"/>
                <w:sz w:val="32"/>
                <w:szCs w:val="32"/>
                <w:cs/>
              </w:rPr>
              <w:t>ภิ</w:t>
            </w:r>
            <w:proofErr w:type="spellEnd"/>
            <w:r w:rsidR="00465E0E" w:rsidRPr="00371F6A">
              <w:rPr>
                <w:rFonts w:ascii="TH SarabunPSK" w:hAnsi="TH SarabunPSK" w:cs="TH SarabunPSK"/>
                <w:sz w:val="32"/>
                <w:szCs w:val="32"/>
                <w:cs/>
              </w:rPr>
              <w:t>บาล</w:t>
            </w:r>
          </w:p>
          <w:p w:rsidR="00465E0E" w:rsidRPr="00371F6A" w:rsidRDefault="00465E0E" w:rsidP="00465E0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71F6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หน่วยงานที่รับผิดชอบ </w:t>
            </w:r>
            <w:r w:rsidR="00F3456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r w:rsidRPr="00371F6A"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สำนักพัฒนาทุนและองค์กรการเงินชุมชน</w:t>
            </w:r>
          </w:p>
          <w:p w:rsidR="00465E0E" w:rsidRPr="00371F6A" w:rsidRDefault="00465E0E" w:rsidP="00465E0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71F6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เจ้าหน้าที่ผู้รับผิดชอบ</w:t>
            </w:r>
          </w:p>
          <w:p w:rsidR="00F34567" w:rsidRDefault="00465E0E" w:rsidP="00F34567">
            <w:pPr>
              <w:ind w:firstLine="597"/>
              <w:rPr>
                <w:rFonts w:ascii="TH SarabunPSK" w:hAnsi="TH SarabunPSK" w:cs="TH SarabunPSK"/>
                <w:sz w:val="32"/>
                <w:szCs w:val="32"/>
              </w:rPr>
            </w:pPr>
            <w:r w:rsidRPr="00371F6A">
              <w:rPr>
                <w:rFonts w:ascii="TH SarabunPSK" w:hAnsi="TH SarabunPSK" w:cs="TH SarabunPSK" w:hint="cs"/>
                <w:sz w:val="32"/>
                <w:szCs w:val="32"/>
                <w:cs/>
              </w:rPr>
              <w:t>1. นายวิณ</w:t>
            </w:r>
            <w:proofErr w:type="spellStart"/>
            <w:r w:rsidRPr="00371F6A">
              <w:rPr>
                <w:rFonts w:ascii="TH SarabunPSK" w:hAnsi="TH SarabunPSK" w:cs="TH SarabunPSK" w:hint="cs"/>
                <w:sz w:val="32"/>
                <w:szCs w:val="32"/>
                <w:cs/>
              </w:rPr>
              <w:t>ัย</w:t>
            </w:r>
            <w:proofErr w:type="spellEnd"/>
            <w:r w:rsidRPr="00371F6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สืบทรง นักวิชาการพัฒนาชุมชนชำนาญการพิเศษ  โทร 02-141-6098</w:t>
            </w:r>
            <w:r w:rsidR="00F3456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:rsidR="00256CFA" w:rsidRDefault="00465E0E" w:rsidP="00F34567">
            <w:pPr>
              <w:ind w:firstLine="597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371F6A">
              <w:rPr>
                <w:rFonts w:ascii="TH SarabunPSK" w:hAnsi="TH SarabunPSK" w:cs="TH SarabunPSK" w:hint="cs"/>
                <w:sz w:val="32"/>
                <w:szCs w:val="32"/>
                <w:cs/>
              </w:rPr>
              <w:t>2. นางสาวมยุรี เย็นประเสริฐ นักวิชาการพัฒนาชุมชนชำนาญการ โทร. 02-141-6545</w:t>
            </w:r>
          </w:p>
          <w:p w:rsidR="00F34567" w:rsidRPr="005635D2" w:rsidRDefault="00F34567" w:rsidP="00F34567">
            <w:pPr>
              <w:ind w:firstLine="597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</w:p>
        </w:tc>
      </w:tr>
    </w:tbl>
    <w:p w:rsidR="00E92313" w:rsidRPr="005635D2" w:rsidRDefault="00E92313" w:rsidP="00E92313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3D6DEB" w:rsidRPr="005635D2" w:rsidRDefault="003D6DEB" w:rsidP="00E92313">
      <w:pPr>
        <w:tabs>
          <w:tab w:val="left" w:pos="1276"/>
        </w:tabs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3D6DEB" w:rsidRPr="005635D2" w:rsidRDefault="003D6DEB" w:rsidP="003D6DEB">
      <w:pPr>
        <w:spacing w:before="60"/>
        <w:rPr>
          <w:rFonts w:ascii="TH SarabunPSK" w:hAnsi="TH SarabunPSK" w:cs="TH SarabunPSK"/>
          <w:b/>
          <w:bCs/>
          <w:sz w:val="32"/>
          <w:szCs w:val="32"/>
        </w:rPr>
      </w:pPr>
    </w:p>
    <w:p w:rsidR="003D6DEB" w:rsidRPr="005635D2" w:rsidRDefault="003D6DEB" w:rsidP="003D6DEB">
      <w:pPr>
        <w:spacing w:before="60"/>
        <w:rPr>
          <w:rFonts w:ascii="TH SarabunPSK" w:hAnsi="TH SarabunPSK" w:cs="TH SarabunPSK"/>
          <w:b/>
          <w:bCs/>
          <w:sz w:val="32"/>
          <w:szCs w:val="32"/>
          <w:cs/>
        </w:rPr>
      </w:pPr>
    </w:p>
    <w:p w:rsidR="003D6DEB" w:rsidRPr="005635D2" w:rsidRDefault="003D6DEB" w:rsidP="003D6DEB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3D6DEB" w:rsidRPr="005635D2" w:rsidRDefault="003D6DEB" w:rsidP="003D6DEB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3D6DEB" w:rsidRPr="005635D2" w:rsidRDefault="003D6DEB" w:rsidP="003D6DEB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02240C" w:rsidRPr="005635D2" w:rsidRDefault="0002240C" w:rsidP="0002240C">
      <w:pPr>
        <w:rPr>
          <w:rFonts w:ascii="TH SarabunPSK" w:hAnsi="TH SarabunPSK" w:cs="TH SarabunPSK"/>
          <w:b/>
          <w:bCs/>
          <w:spacing w:val="-8"/>
          <w:sz w:val="32"/>
          <w:szCs w:val="32"/>
          <w:cs/>
        </w:rPr>
      </w:pPr>
      <w:r w:rsidRPr="005635D2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 xml:space="preserve">    </w:t>
      </w:r>
      <w:r w:rsidRPr="005635D2">
        <w:rPr>
          <w:rFonts w:ascii="TH SarabunPSK" w:hAnsi="TH SarabunPSK" w:cs="TH SarabunPSK" w:hint="cs"/>
          <w:b/>
          <w:bCs/>
          <w:spacing w:val="-8"/>
          <w:sz w:val="32"/>
          <w:szCs w:val="32"/>
          <w:cs/>
        </w:rPr>
        <w:t>1.2 ศูนย์จัดการกองทุนชุมชนดีเด่นสู่การเป็นต้นแบบด้านการบริหารจัดการหนี้</w:t>
      </w:r>
    </w:p>
    <w:p w:rsidR="0002240C" w:rsidRPr="005635D2" w:rsidRDefault="0002240C" w:rsidP="0002240C">
      <w:pPr>
        <w:spacing w:before="60"/>
        <w:rPr>
          <w:rFonts w:ascii="TH SarabunPSK" w:hAnsi="TH SarabunPSK" w:cs="TH SarabunPSK"/>
          <w:spacing w:val="-8"/>
          <w:sz w:val="32"/>
          <w:szCs w:val="32"/>
        </w:rPr>
      </w:pPr>
      <w:r w:rsidRPr="005635D2"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  <w:t xml:space="preserve">วัตถุประสงค์  </w:t>
      </w:r>
      <w:r w:rsidRPr="005635D2"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  <w:tab/>
      </w:r>
      <w:r w:rsidRPr="005635D2">
        <w:rPr>
          <w:rFonts w:ascii="TH SarabunPSK" w:hAnsi="TH SarabunPSK" w:cs="TH SarabunPSK"/>
          <w:spacing w:val="-8"/>
          <w:sz w:val="32"/>
          <w:szCs w:val="32"/>
          <w:cs/>
        </w:rPr>
        <w:t>1. เพื่อพัฒนาศักยภาพศูนย์จัดการกองทุนชุมชนดีเด่นสู่การเป็นต้นแบบและเป็นแหล่งเรียนรู้</w:t>
      </w:r>
    </w:p>
    <w:p w:rsidR="0002240C" w:rsidRPr="005635D2" w:rsidRDefault="0002240C" w:rsidP="0002240C">
      <w:pPr>
        <w:rPr>
          <w:rFonts w:ascii="TH SarabunPSK" w:hAnsi="TH SarabunPSK" w:cs="TH SarabunPSK"/>
          <w:sz w:val="32"/>
          <w:szCs w:val="32"/>
        </w:rPr>
      </w:pPr>
      <w:r w:rsidRPr="005635D2">
        <w:rPr>
          <w:rFonts w:ascii="TH SarabunPSK" w:hAnsi="TH SarabunPSK" w:cs="TH SarabunPSK" w:hint="cs"/>
          <w:spacing w:val="-8"/>
          <w:sz w:val="32"/>
          <w:szCs w:val="32"/>
          <w:cs/>
        </w:rPr>
        <w:t xml:space="preserve">                            </w:t>
      </w:r>
      <w:r w:rsidRPr="005635D2">
        <w:rPr>
          <w:rFonts w:ascii="TH SarabunPSK" w:hAnsi="TH SarabunPSK" w:cs="TH SarabunPSK"/>
          <w:spacing w:val="-8"/>
          <w:sz w:val="32"/>
          <w:szCs w:val="32"/>
          <w:cs/>
        </w:rPr>
        <w:t>ด้านการบริหารจัดการหนี้</w:t>
      </w:r>
      <w:r w:rsidRPr="005635D2">
        <w:rPr>
          <w:rFonts w:ascii="TH SarabunPSK" w:hAnsi="TH SarabunPSK" w:cs="TH SarabunPSK"/>
          <w:sz w:val="32"/>
          <w:szCs w:val="32"/>
          <w:cs/>
        </w:rPr>
        <w:tab/>
      </w:r>
    </w:p>
    <w:p w:rsidR="0002240C" w:rsidRPr="005635D2" w:rsidRDefault="0002240C" w:rsidP="0002240C">
      <w:pPr>
        <w:ind w:left="720" w:firstLine="720"/>
        <w:rPr>
          <w:rFonts w:ascii="TH SarabunPSK" w:hAnsi="TH SarabunPSK" w:cs="TH SarabunPSK"/>
          <w:sz w:val="32"/>
          <w:szCs w:val="32"/>
        </w:rPr>
      </w:pPr>
      <w:r w:rsidRPr="005635D2">
        <w:rPr>
          <w:rFonts w:ascii="TH SarabunPSK" w:hAnsi="TH SarabunPSK" w:cs="TH SarabunPSK"/>
          <w:sz w:val="32"/>
          <w:szCs w:val="32"/>
          <w:cs/>
        </w:rPr>
        <w:t>2. เพื่อส่งเสริมการประชาสัมพันธ์สร้างการเรียนรู้ และสร้างความตระหนัก</w:t>
      </w:r>
    </w:p>
    <w:p w:rsidR="0002240C" w:rsidRPr="005635D2" w:rsidRDefault="0002240C" w:rsidP="0002240C">
      <w:pPr>
        <w:ind w:left="720" w:firstLine="720"/>
        <w:rPr>
          <w:rFonts w:ascii="TH SarabunPSK" w:hAnsi="TH SarabunPSK" w:cs="TH SarabunPSK"/>
          <w:b/>
          <w:bCs/>
          <w:spacing w:val="-4"/>
          <w:sz w:val="32"/>
          <w:szCs w:val="32"/>
        </w:rPr>
      </w:pPr>
      <w:r w:rsidRPr="005635D2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Pr="005635D2">
        <w:rPr>
          <w:rFonts w:ascii="TH SarabunPSK" w:hAnsi="TH SarabunPSK" w:cs="TH SarabunPSK"/>
          <w:sz w:val="32"/>
          <w:szCs w:val="32"/>
          <w:cs/>
        </w:rPr>
        <w:t>ในการปรับพฤติกรรมทางการเงิน</w:t>
      </w:r>
    </w:p>
    <w:p w:rsidR="0002240C" w:rsidRPr="005635D2" w:rsidRDefault="0002240C" w:rsidP="0002240C">
      <w:pPr>
        <w:ind w:left="720" w:firstLine="720"/>
        <w:rPr>
          <w:rFonts w:ascii="TH SarabunPSK" w:hAnsi="TH SarabunPSK" w:cs="TH SarabunPSK"/>
          <w:b/>
          <w:bCs/>
          <w:spacing w:val="-4"/>
          <w:sz w:val="12"/>
          <w:szCs w:val="12"/>
        </w:rPr>
      </w:pPr>
    </w:p>
    <w:tbl>
      <w:tblPr>
        <w:tblW w:w="92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09"/>
      </w:tblGrid>
      <w:tr w:rsidR="0002240C" w:rsidRPr="005635D2" w:rsidTr="0002240C">
        <w:trPr>
          <w:trHeight w:val="364"/>
        </w:trPr>
        <w:tc>
          <w:tcPr>
            <w:tcW w:w="9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240C" w:rsidRPr="005635D2" w:rsidRDefault="0002240C" w:rsidP="00465E0E">
            <w:pPr>
              <w:spacing w:line="25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635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รายละเอียดการดำเนินกิจกรรม</w:t>
            </w:r>
          </w:p>
        </w:tc>
      </w:tr>
      <w:tr w:rsidR="0002240C" w:rsidRPr="005635D2" w:rsidTr="0002240C">
        <w:trPr>
          <w:trHeight w:val="567"/>
        </w:trPr>
        <w:tc>
          <w:tcPr>
            <w:tcW w:w="9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0C" w:rsidRPr="005635D2" w:rsidRDefault="0002240C" w:rsidP="00465E0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635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วิธีการ/ขั้นตอนการดำเนินงาน/เงื่อนไขของกิจกรรม</w:t>
            </w:r>
          </w:p>
          <w:p w:rsidR="0002240C" w:rsidRPr="005635D2" w:rsidRDefault="0002240C" w:rsidP="00465E0E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635D2">
              <w:rPr>
                <w:rFonts w:ascii="TH SarabunPSK" w:hAnsi="TH SarabunPSK" w:cs="TH SarabunPSK"/>
                <w:sz w:val="32"/>
                <w:szCs w:val="32"/>
              </w:rPr>
              <w:t xml:space="preserve">       1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Pr="005635D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สำนักงานพัฒนาชุมชนอำเภอแจ้งประสานศูนย์จัดการกองทุนชุมชนดีเด่นในพื้นที่ ที่ได้รับรางวัลเชิดชูเกียรติศูนย์จัดการกองทุนชุมชนดีเด่น ระดับเขตตรวจราชการ เมื่อปี </w:t>
            </w:r>
            <w:r w:rsidRPr="005635D2">
              <w:rPr>
                <w:rFonts w:ascii="TH SarabunPSK" w:hAnsi="TH SarabunPSK" w:cs="TH SarabunPSK"/>
                <w:sz w:val="32"/>
                <w:szCs w:val="32"/>
              </w:rPr>
              <w:t xml:space="preserve">2561 </w:t>
            </w:r>
            <w:r w:rsidRPr="005635D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และปี </w:t>
            </w:r>
            <w:r w:rsidRPr="005635D2">
              <w:rPr>
                <w:rFonts w:ascii="TH SarabunPSK" w:hAnsi="TH SarabunPSK" w:cs="TH SarabunPSK"/>
                <w:sz w:val="32"/>
                <w:szCs w:val="32"/>
              </w:rPr>
              <w:t xml:space="preserve">2562 </w:t>
            </w:r>
            <w:r w:rsidRPr="005635D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จำนวน </w:t>
            </w:r>
            <w:r w:rsidRPr="005635D2">
              <w:rPr>
                <w:rFonts w:ascii="TH SarabunPSK" w:hAnsi="TH SarabunPSK" w:cs="TH SarabunPSK"/>
                <w:sz w:val="32"/>
                <w:szCs w:val="32"/>
              </w:rPr>
              <w:t xml:space="preserve">36 </w:t>
            </w:r>
            <w:r w:rsidRPr="005635D2">
              <w:rPr>
                <w:rFonts w:ascii="TH SarabunPSK" w:hAnsi="TH SarabunPSK" w:cs="TH SarabunPSK" w:hint="cs"/>
                <w:sz w:val="32"/>
                <w:szCs w:val="32"/>
                <w:cs/>
              </w:rPr>
              <w:t>แห่ง</w:t>
            </w:r>
          </w:p>
          <w:p w:rsidR="0002240C" w:rsidRPr="005635D2" w:rsidRDefault="0002240C" w:rsidP="00465E0E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635D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2.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5635D2"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สำนักงานพัฒนาชุมชน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>อำเภอจัดประชุมเชิงปฏิบัติการสนับสนุนการดำเนินงานศูนย์จัดการกองทุนชุมชนดีเด่น</w:t>
            </w:r>
            <w:r w:rsidRPr="005635D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สู่การเป็นต้นแบบการบริหารจัดการหนี้ 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จำนวน 1 วัน </w:t>
            </w:r>
            <w:r w:rsidRPr="005635D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โดยมีประเด็นเนื้อหา 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ดังนี้                         </w:t>
            </w:r>
          </w:p>
          <w:p w:rsidR="0002240C" w:rsidRPr="005635D2" w:rsidRDefault="0002240C" w:rsidP="00465E0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</w:t>
            </w:r>
            <w:r w:rsidRPr="005635D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2.1 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>ทบทวนผลการดำเนินงานของศูนย์จัดการกองทุนชุมชนในปีที่ผ่านมา</w:t>
            </w:r>
          </w:p>
          <w:p w:rsidR="0002240C" w:rsidRPr="005635D2" w:rsidRDefault="0002240C" w:rsidP="00465E0E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635D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2.2 ว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>างแผนการพัฒนาศูนย์จัดการกองทุนชุมชนดีเด่นสู่การต้นแบบด้านการบริหารจัดการหนี้ โดยใช้เทคนิคการ</w:t>
            </w:r>
            <w:r w:rsidRPr="005635D2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วิเคราะห์ข้อมูล/วางแผน เช่น </w:t>
            </w:r>
            <w:r w:rsidRPr="005635D2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SWOT Analysis, Scenario Planning, Business Model Canvas </w:t>
            </w:r>
            <w:r w:rsidRPr="005635D2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(</w:t>
            </w:r>
            <w:r w:rsidRPr="005635D2">
              <w:rPr>
                <w:rFonts w:ascii="TH SarabunPSK" w:hAnsi="TH SarabunPSK" w:cs="TH SarabunPSK"/>
                <w:spacing w:val="-4"/>
                <w:sz w:val="32"/>
                <w:szCs w:val="32"/>
              </w:rPr>
              <w:t>BMC</w:t>
            </w:r>
            <w:r w:rsidRPr="005635D2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) </w:t>
            </w:r>
            <w:r w:rsidRPr="005635D2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หรือเทคนิคอื่น ๆ</w:t>
            </w:r>
            <w:r w:rsidRPr="005635D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ตามความเหมาะสม</w:t>
            </w:r>
          </w:p>
          <w:p w:rsidR="0002240C" w:rsidRPr="005635D2" w:rsidRDefault="0002240C" w:rsidP="00465E0E">
            <w:pPr>
              <w:rPr>
                <w:rFonts w:ascii="TH SarabunPSK" w:hAnsi="TH SarabunPSK" w:cs="TH SarabunPSK"/>
                <w:spacing w:val="-8"/>
                <w:sz w:val="32"/>
                <w:szCs w:val="32"/>
              </w:rPr>
            </w:pP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</w:t>
            </w:r>
            <w:r w:rsidRPr="005635D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2.3 </w:t>
            </w:r>
            <w:r w:rsidRPr="005635D2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นำผลการวิเคราะห์จัดทำแผนพัฒนาศูนย์จัดการกองทุนชุมชนดีเด่นสู่การเป็นต้นแบบด้านการบริหารจัดการหนี้</w:t>
            </w:r>
          </w:p>
          <w:p w:rsidR="0002240C" w:rsidRPr="005635D2" w:rsidRDefault="0002240C" w:rsidP="00465E0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</w:t>
            </w:r>
            <w:r w:rsidRPr="005635D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>2.</w:t>
            </w:r>
            <w:r w:rsidRPr="005635D2"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5635D2"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สำนักงานพัฒนาชุมชนอำเภอร่วมกับศูนย์จัดการกองทุนชุมชนดีเด่น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>สนับสนุน</w:t>
            </w:r>
            <w:r w:rsidRPr="005635D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กิจกรรม         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>ตามแผนพัฒนา</w:t>
            </w:r>
            <w:r w:rsidRPr="005635D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>ฯ ดังนี้</w:t>
            </w:r>
          </w:p>
          <w:p w:rsidR="0002240C" w:rsidRPr="005635D2" w:rsidRDefault="0002240C" w:rsidP="00465E0E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</w:t>
            </w:r>
            <w:r w:rsidRPr="005635D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1)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สร้างสื่อประชาสัมพันธ์เพื่อสร้างการรับรู้ และเผยแพร่ความสำเร็จในการดำเนินงานศูนย์จัดการกองทุนชุมชนในรูปแบบที่เหมาะสมกับบริบทชุมชน เช่น ทำสื่อวิดีทัศน์ประชาสัมพันธ์ เอกสารเผยแพร่ จัดทำชุดความรู้สำหรับถ่ายทอดความรู้สู่ประชาชน (แผ่นพับ หนังสือประชาสัมพันธ์</w:t>
            </w:r>
            <w:r w:rsidRPr="005635D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อื่น ๆ)    </w:t>
            </w:r>
          </w:p>
          <w:p w:rsidR="0002240C" w:rsidRPr="005635D2" w:rsidRDefault="0002240C" w:rsidP="00465E0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</w:t>
            </w:r>
            <w:r w:rsidRPr="005635D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2) 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>พัฒนาฐานเรียนรู้/จุดเรียนรู้ โดยเน้นการใช้นวัตกรรมที่สามารถถ่ายทอดแก่ผู้รับบริการนำไปปฏิบัติได้จริง</w:t>
            </w:r>
          </w:p>
          <w:p w:rsidR="0002240C" w:rsidRPr="005635D2" w:rsidRDefault="0002240C" w:rsidP="00465E0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635D2">
              <w:rPr>
                <w:rFonts w:ascii="TH SarabunPSK" w:hAnsi="TH SarabunPSK" w:cs="TH SarabunPSK"/>
                <w:sz w:val="32"/>
                <w:szCs w:val="32"/>
              </w:rPr>
              <w:t xml:space="preserve">           3</w:t>
            </w:r>
            <w:r w:rsidRPr="005635D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) 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>จัดทำองค์ความรู้ด้านการแก้ไขปัญหาหนี้สินครัวเรือนที่ประสบความสำเร็จ</w:t>
            </w:r>
          </w:p>
          <w:p w:rsidR="0002240C" w:rsidRPr="005635D2" w:rsidRDefault="0002240C" w:rsidP="00465E0E">
            <w:pPr>
              <w:rPr>
                <w:rFonts w:ascii="TH SarabunPSK" w:hAnsi="TH SarabunPSK" w:cs="TH SarabunPSK"/>
                <w:spacing w:val="-8"/>
                <w:sz w:val="32"/>
                <w:szCs w:val="32"/>
              </w:rPr>
            </w:pPr>
            <w:r w:rsidRPr="005635D2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 xml:space="preserve">         </w:t>
            </w:r>
            <w:r w:rsidRPr="005635D2">
              <w:rPr>
                <w:rFonts w:ascii="TH SarabunPSK" w:hAnsi="TH SarabunPSK" w:cs="TH SarabunPSK"/>
                <w:spacing w:val="-8"/>
                <w:sz w:val="32"/>
                <w:szCs w:val="32"/>
                <w:u w:val="single"/>
                <w:cs/>
              </w:rPr>
              <w:t>เงื่อนไข</w:t>
            </w:r>
            <w:r w:rsidRPr="005635D2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 xml:space="preserve"> </w:t>
            </w:r>
            <w:r w:rsidRPr="005635D2">
              <w:rPr>
                <w:rFonts w:ascii="TH SarabunPSK" w:hAnsi="TH SarabunPSK" w:cs="TH SarabunPSK" w:hint="cs"/>
                <w:spacing w:val="-8"/>
                <w:sz w:val="32"/>
                <w:szCs w:val="32"/>
                <w:cs/>
              </w:rPr>
              <w:t xml:space="preserve"> </w:t>
            </w:r>
            <w:r w:rsidRPr="005635D2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ข้อ 1) เป็นกิจกรรมที่ต้องดำเนินการ และข้อ 2) และข้อ 3) สามารถพิจารณาตามความเหมาะสม</w:t>
            </w:r>
          </w:p>
          <w:p w:rsidR="0002240C" w:rsidRPr="005635D2" w:rsidRDefault="0002240C" w:rsidP="00465E0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****ห้ามนำงบประมาณที่ได้รับไปดำเนินการในรูปแบบเงินทุนหมุนเวียน (เงินกู้) *****</w:t>
            </w:r>
          </w:p>
          <w:p w:rsidR="0002240C" w:rsidRPr="005635D2" w:rsidRDefault="0002240C" w:rsidP="00465E0E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635D2">
              <w:rPr>
                <w:rFonts w:ascii="TH SarabunPSK" w:hAnsi="TH SarabunPSK" w:cs="TH SarabunPSK" w:hint="cs"/>
                <w:spacing w:val="-8"/>
                <w:sz w:val="32"/>
                <w:szCs w:val="32"/>
                <w:cs/>
              </w:rPr>
              <w:t xml:space="preserve">        </w:t>
            </w:r>
            <w:r w:rsidRPr="005635D2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3. คณะกรรมการศูนย์จัดการกองทุนชุมช</w:t>
            </w:r>
            <w:r w:rsidRPr="005635D2">
              <w:rPr>
                <w:rFonts w:ascii="TH SarabunPSK" w:hAnsi="TH SarabunPSK" w:cs="TH SarabunPSK" w:hint="cs"/>
                <w:spacing w:val="-8"/>
                <w:sz w:val="32"/>
                <w:szCs w:val="32"/>
                <w:cs/>
              </w:rPr>
              <w:t xml:space="preserve">นดีเด่น </w:t>
            </w:r>
            <w:r w:rsidRPr="005635D2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ประสานขอรับการสนับสนุนงบประมาณจากภาค</w:t>
            </w:r>
            <w:r w:rsidRPr="005635D2">
              <w:rPr>
                <w:rFonts w:ascii="TH SarabunPSK" w:hAnsi="TH SarabunPSK" w:cs="TH SarabunPSK" w:hint="cs"/>
                <w:spacing w:val="-8"/>
                <w:sz w:val="32"/>
                <w:szCs w:val="32"/>
                <w:cs/>
              </w:rPr>
              <w:t>ีและ      ภาค</w:t>
            </w:r>
            <w:r w:rsidRPr="005635D2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ส่วนต่าง</w:t>
            </w:r>
            <w:r w:rsidRPr="005635D2">
              <w:rPr>
                <w:rFonts w:ascii="TH SarabunPSK" w:hAnsi="TH SarabunPSK" w:cs="TH SarabunPSK" w:hint="cs"/>
                <w:spacing w:val="-8"/>
                <w:sz w:val="32"/>
                <w:szCs w:val="32"/>
                <w:cs/>
              </w:rPr>
              <w:t xml:space="preserve"> </w:t>
            </w:r>
            <w:r w:rsidRPr="005635D2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ๆ</w:t>
            </w:r>
            <w:r w:rsidRPr="005635D2">
              <w:rPr>
                <w:rFonts w:ascii="TH SarabunPSK" w:hAnsi="TH SarabunPSK" w:cs="TH SarabunPSK" w:hint="cs"/>
                <w:spacing w:val="-8"/>
                <w:sz w:val="32"/>
                <w:szCs w:val="32"/>
                <w:cs/>
              </w:rPr>
              <w:t xml:space="preserve"> </w:t>
            </w:r>
            <w:r w:rsidRPr="005635D2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เพื่อสนับสนุนกิจกรรม/โครงการตามแผน</w:t>
            </w:r>
            <w:r w:rsidRPr="005635D2">
              <w:rPr>
                <w:rFonts w:ascii="TH SarabunPSK" w:hAnsi="TH SarabunPSK" w:cs="TH SarabunPSK" w:hint="cs"/>
                <w:spacing w:val="-8"/>
                <w:sz w:val="32"/>
                <w:szCs w:val="32"/>
                <w:cs/>
              </w:rPr>
              <w:t>พัฒนาฯ</w:t>
            </w:r>
            <w:r w:rsidRPr="005635D2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 xml:space="preserve"> (ในกรณีที่งบประมาณที่ได้รับการจัดสรรจากกรมฯ ไม่สามารถดำเนินการได้ หรือไม่เพียงพอ)</w:t>
            </w:r>
          </w:p>
          <w:p w:rsidR="0002240C" w:rsidRPr="005635D2" w:rsidRDefault="0002240C" w:rsidP="00465E0E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635D2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       </w:t>
            </w:r>
            <w:r w:rsidRPr="005635D2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4. คณะกรรมการศูนย์จัดการกองทุนชุมชน</w:t>
            </w:r>
            <w:r w:rsidRPr="005635D2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>ดีเด่น</w:t>
            </w:r>
            <w:r w:rsidRPr="005635D2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เสนอโครงการ</w:t>
            </w:r>
            <w:r w:rsidRPr="005635D2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>พร้อมรายละเอียดวัสดุ</w:t>
            </w:r>
            <w:r w:rsidRPr="005635D2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ตามแผนการพัฒนาศูนย์จัดการกองทุนชุมชนดีเด่นสู่การเป็นต้นแบบ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>ด้านการบริหารจัดการหนี้</w:t>
            </w:r>
          </w:p>
          <w:p w:rsidR="0002240C" w:rsidRPr="005635D2" w:rsidRDefault="0002240C" w:rsidP="00465E0E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635D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>5. สำนักงานพัฒนาชุมชนอำเภอเสนอโครงการ/กิจกรรม</w:t>
            </w:r>
            <w:r w:rsidRPr="005635D2">
              <w:rPr>
                <w:rFonts w:ascii="TH SarabunPSK" w:hAnsi="TH SarabunPSK" w:cs="TH SarabunPSK" w:hint="cs"/>
                <w:sz w:val="32"/>
                <w:szCs w:val="32"/>
                <w:cs/>
              </w:rPr>
              <w:t>พร้อม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>รายละเอียดแจ้งจังหวัด เพื่อขออนุมัติดำเนินการจากจังหวัด</w:t>
            </w:r>
            <w:r w:rsidRPr="005635D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>ในวงเงินงบประมาณ แห่งละ 100</w:t>
            </w:r>
            <w:r w:rsidRPr="005635D2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>000 บาท</w:t>
            </w:r>
          </w:p>
          <w:p w:rsidR="0002240C" w:rsidRPr="005635D2" w:rsidRDefault="0002240C" w:rsidP="00465E0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635D2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        </w:t>
            </w:r>
            <w:r w:rsidRPr="005635D2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6. คณะกรรมการศูนย์จัดการกองทุนชุมชน</w:t>
            </w:r>
            <w:r w:rsidRPr="005635D2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>ดีเด่น</w:t>
            </w:r>
            <w:r w:rsidRPr="005635D2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 ดำเนินการตามแผนงานพัฒนาศูนย์จัดการกองทุนชุมชนดีเด่นสู่การเป็นต้นแบบ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ด้านการบริหารจัดการหนี้</w:t>
            </w:r>
          </w:p>
          <w:p w:rsidR="0002240C" w:rsidRPr="005635D2" w:rsidRDefault="0002240C" w:rsidP="0002240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635D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>7. กรมฯ/จังหวัด ติดตามสนับสนุน ประเมินผลการดำเนินงาน</w:t>
            </w:r>
          </w:p>
        </w:tc>
      </w:tr>
    </w:tbl>
    <w:p w:rsidR="003D6DEB" w:rsidRPr="005635D2" w:rsidRDefault="003D6DEB" w:rsidP="003D6DEB">
      <w:pPr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90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067"/>
      </w:tblGrid>
      <w:tr w:rsidR="00D136B1" w:rsidRPr="005635D2" w:rsidTr="004C4E98">
        <w:trPr>
          <w:trHeight w:val="364"/>
          <w:tblHeader/>
        </w:trPr>
        <w:tc>
          <w:tcPr>
            <w:tcW w:w="9067" w:type="dxa"/>
          </w:tcPr>
          <w:p w:rsidR="00D136B1" w:rsidRPr="005635D2" w:rsidRDefault="00D136B1" w:rsidP="004C4E9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635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รายละเอียดการดำเนินกิจกรรม</w:t>
            </w:r>
          </w:p>
        </w:tc>
      </w:tr>
      <w:tr w:rsidR="00D136B1" w:rsidRPr="005635D2" w:rsidTr="004C4E98">
        <w:trPr>
          <w:trHeight w:val="567"/>
        </w:trPr>
        <w:tc>
          <w:tcPr>
            <w:tcW w:w="9067" w:type="dxa"/>
          </w:tcPr>
          <w:p w:rsidR="0002240C" w:rsidRPr="005635D2" w:rsidRDefault="0002240C" w:rsidP="0002240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635D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>8. การรายงานผล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 xml:space="preserve"> 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 xml:space="preserve"> 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 xml:space="preserve"> 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 xml:space="preserve"> 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 xml:space="preserve"> 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 xml:space="preserve"> 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 xml:space="preserve"> 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 xml:space="preserve"> </w:t>
            </w:r>
          </w:p>
          <w:p w:rsidR="0002240C" w:rsidRPr="005635D2" w:rsidRDefault="0002240C" w:rsidP="0002240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r w:rsidRPr="005635D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8.1 </w:t>
            </w:r>
            <w:r w:rsidRPr="005635D2"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สำนักงานพัฒนาชุมชน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>อำเภอสรุปรายงานผลการดำเนินงาน และรายงานผลให้จังหวัดทราบ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 xml:space="preserve"> </w:t>
            </w:r>
          </w:p>
          <w:p w:rsidR="007A17DB" w:rsidRPr="005635D2" w:rsidRDefault="0002240C" w:rsidP="0002240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r w:rsidRPr="005635D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8.2 </w:t>
            </w:r>
            <w:r w:rsidRPr="005635D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สำนักงานพัฒนาชุมชนจังหวัดรวบรวมและสรุปผลการดำเนินกิจกรรม พร้อมผลการประเมินและภาพกิจกรรม (แนบไฟล์ข้อมูลและรูปภาพ) บันทึกในระบบ </w:t>
            </w:r>
            <w:r w:rsidRPr="005635D2">
              <w:rPr>
                <w:rFonts w:ascii="TH SarabunPSK" w:hAnsi="TH SarabunPSK" w:cs="TH SarabunPSK"/>
                <w:sz w:val="32"/>
                <w:szCs w:val="32"/>
              </w:rPr>
              <w:t>Budget and Project Management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5635D2">
              <w:rPr>
                <w:rFonts w:ascii="TH SarabunPSK" w:hAnsi="TH SarabunPSK" w:cs="TH SarabunPSK" w:hint="cs"/>
                <w:sz w:val="32"/>
                <w:szCs w:val="32"/>
                <w:cs/>
              </w:rPr>
              <w:t>(</w:t>
            </w:r>
            <w:r w:rsidRPr="005635D2">
              <w:rPr>
                <w:rFonts w:ascii="TH SarabunPSK" w:hAnsi="TH SarabunPSK" w:cs="TH SarabunPSK"/>
                <w:sz w:val="32"/>
                <w:szCs w:val="32"/>
              </w:rPr>
              <w:t>BPM</w:t>
            </w:r>
            <w:r w:rsidRPr="005635D2">
              <w:rPr>
                <w:rFonts w:ascii="TH SarabunPSK" w:hAnsi="TH SarabunPSK" w:cs="TH SarabunPSK" w:hint="cs"/>
                <w:sz w:val="32"/>
                <w:szCs w:val="32"/>
                <w:cs/>
              </w:rPr>
              <w:t>) หลังจากดำเนินการเสร็จสิ้นภายใน 7 วัน ทั้งนี้ให้แล้วเสร็จภายในเดือน มีนาคม 2563</w:t>
            </w:r>
            <w:r w:rsidR="007A17DB" w:rsidRPr="005635D2">
              <w:rPr>
                <w:rFonts w:ascii="TH SarabunPSK" w:hAnsi="TH SarabunPSK" w:cs="TH SarabunPSK" w:hint="cs"/>
                <w:sz w:val="32"/>
                <w:szCs w:val="32"/>
                <w:cs/>
              </w:rPr>
              <w:tab/>
              <w:t xml:space="preserve"> </w:t>
            </w:r>
            <w:r w:rsidR="007A17DB" w:rsidRPr="005635D2">
              <w:rPr>
                <w:rFonts w:ascii="TH SarabunPSK" w:hAnsi="TH SarabunPSK" w:cs="TH SarabunPSK" w:hint="cs"/>
                <w:sz w:val="32"/>
                <w:szCs w:val="32"/>
                <w:cs/>
              </w:rPr>
              <w:tab/>
              <w:t xml:space="preserve">       </w:t>
            </w:r>
          </w:p>
          <w:p w:rsidR="0002240C" w:rsidRPr="005635D2" w:rsidRDefault="007A17DB" w:rsidP="0002240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635D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</w:t>
            </w:r>
            <w:r w:rsidR="0002240C" w:rsidRPr="005635D2">
              <w:rPr>
                <w:rFonts w:ascii="TH SarabunPSK" w:hAnsi="TH SarabunPSK" w:cs="TH SarabunPSK"/>
                <w:sz w:val="32"/>
                <w:szCs w:val="32"/>
                <w:cs/>
              </w:rPr>
              <w:t>9. กรมฯ (สำนักพัฒนาทุนและองค์กรการเงินชุมชน) ติดตามสนับสนุน และจัดการองค์ความรู้</w:t>
            </w:r>
            <w:r w:rsidRPr="005635D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</w:t>
            </w:r>
            <w:r w:rsidR="0002240C" w:rsidRPr="005635D2">
              <w:rPr>
                <w:rFonts w:ascii="TH SarabunPSK" w:hAnsi="TH SarabunPSK" w:cs="TH SarabunPSK"/>
                <w:sz w:val="32"/>
                <w:szCs w:val="32"/>
                <w:cs/>
              </w:rPr>
              <w:t>เพื่อพัฒนางานศูนย์จัดการกองทุนชุมชน</w:t>
            </w:r>
            <w:r w:rsidR="0002240C" w:rsidRPr="005635D2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</w:p>
          <w:p w:rsidR="007A17DB" w:rsidRPr="005635D2" w:rsidRDefault="0002240C" w:rsidP="0002240C">
            <w:pPr>
              <w:spacing w:before="120"/>
              <w:jc w:val="thaiDistribute"/>
              <w:rPr>
                <w:rFonts w:ascii="TH SarabunPSK" w:hAnsi="TH SarabunPSK" w:cs="TH SarabunPSK"/>
                <w:spacing w:val="-6"/>
                <w:sz w:val="32"/>
                <w:szCs w:val="32"/>
              </w:rPr>
            </w:pPr>
            <w:r w:rsidRPr="005635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กลุ่มเป้าหมาย  </w:t>
            </w:r>
            <w:r w:rsidRPr="005635D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5635D2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ศูนย์จัดการกองทุนชุมชน</w:t>
            </w:r>
            <w:r w:rsidRPr="005635D2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>ดีเด่น</w:t>
            </w:r>
            <w:r w:rsidRPr="005635D2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 36 แห่ง ๆ ละ 30 คน ประกอบด้วย </w:t>
            </w:r>
          </w:p>
          <w:p w:rsidR="007A17DB" w:rsidRPr="005635D2" w:rsidRDefault="007A17DB" w:rsidP="007A17DB">
            <w:pPr>
              <w:jc w:val="thaiDistribute"/>
              <w:rPr>
                <w:rFonts w:ascii="TH SarabunPSK" w:hAnsi="TH SarabunPSK" w:cs="TH SarabunPSK"/>
                <w:spacing w:val="-6"/>
                <w:sz w:val="32"/>
                <w:szCs w:val="32"/>
              </w:rPr>
            </w:pPr>
            <w:r w:rsidRPr="005635D2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                       - </w:t>
            </w:r>
            <w:r w:rsidR="0002240C" w:rsidRPr="005635D2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ภาคีเครือข่ายการพัฒนา 4 คน</w:t>
            </w:r>
          </w:p>
          <w:p w:rsidR="007A17DB" w:rsidRPr="005635D2" w:rsidRDefault="007A17DB" w:rsidP="007A17DB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635D2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                       </w:t>
            </w:r>
            <w:r w:rsidRPr="005635D2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- </w:t>
            </w:r>
            <w:r w:rsidR="0002240C" w:rsidRPr="005635D2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>คณะกรรมการ</w:t>
            </w:r>
            <w:r w:rsidR="0002240C" w:rsidRPr="005635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ศูนย์จัดการฯ 6 คน </w:t>
            </w:r>
          </w:p>
          <w:p w:rsidR="007A17DB" w:rsidRPr="005635D2" w:rsidRDefault="007A17DB" w:rsidP="007A17DB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635D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- </w:t>
            </w:r>
            <w:r w:rsidR="0002240C" w:rsidRPr="005635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ครัวเรือนเป้าหมายที่สามารถบริหารจัดการหนี้ไปสู่ 1 ครัวเรือน 1 สัญญา </w:t>
            </w:r>
            <w:r w:rsidR="0002240C" w:rsidRPr="005635D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</w:t>
            </w:r>
          </w:p>
          <w:p w:rsidR="0002240C" w:rsidRPr="005635D2" w:rsidRDefault="007A17DB" w:rsidP="007A17DB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635D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</w:t>
            </w:r>
            <w:r w:rsidR="0002240C" w:rsidRPr="005635D2">
              <w:rPr>
                <w:rFonts w:ascii="TH SarabunPSK" w:hAnsi="TH SarabunPSK" w:cs="TH SarabunPSK"/>
                <w:sz w:val="32"/>
                <w:szCs w:val="32"/>
                <w:cs/>
              </w:rPr>
              <w:t>(ปี 60</w:t>
            </w:r>
            <w:r w:rsidR="0002240C" w:rsidRPr="005635D2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="0002240C" w:rsidRPr="005635D2">
              <w:rPr>
                <w:rFonts w:ascii="TH SarabunPSK" w:hAnsi="TH SarabunPSK" w:cs="TH SarabunPSK"/>
                <w:sz w:val="32"/>
                <w:szCs w:val="32"/>
                <w:cs/>
              </w:rPr>
              <w:t>61</w:t>
            </w:r>
            <w:r w:rsidR="0002240C" w:rsidRPr="005635D2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="0002240C" w:rsidRPr="005635D2">
              <w:rPr>
                <w:rFonts w:ascii="TH SarabunPSK" w:hAnsi="TH SarabunPSK" w:cs="TH SarabunPSK"/>
                <w:sz w:val="32"/>
                <w:szCs w:val="32"/>
                <w:cs/>
              </w:rPr>
              <w:t>62) 20 คน รวมทั้งสิ้น 1</w:t>
            </w:r>
            <w:r w:rsidR="0002240C" w:rsidRPr="005635D2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="0002240C" w:rsidRPr="005635D2">
              <w:rPr>
                <w:rFonts w:ascii="TH SarabunPSK" w:hAnsi="TH SarabunPSK" w:cs="TH SarabunPSK"/>
                <w:sz w:val="32"/>
                <w:szCs w:val="32"/>
                <w:cs/>
              </w:rPr>
              <w:t>080 คน</w:t>
            </w:r>
          </w:p>
          <w:p w:rsidR="0002240C" w:rsidRPr="005635D2" w:rsidRDefault="0002240C" w:rsidP="0002240C">
            <w:pPr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  <w:r w:rsidRPr="005635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</w:t>
            </w:r>
            <w:r w:rsidRPr="005635D2"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  4,096,800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7A17DB" w:rsidRPr="005635D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บาท  </w:t>
            </w:r>
            <w:r w:rsidR="005420D4" w:rsidRPr="005635D2">
              <w:rPr>
                <w:rFonts w:ascii="TH SarabunPSK" w:hAnsi="TH SarabunPSK" w:cs="TH SarabunPSK" w:hint="cs"/>
                <w:sz w:val="32"/>
                <w:szCs w:val="32"/>
                <w:cs/>
              </w:rPr>
              <w:t>ตามทะเบียนจัดสรร</w:t>
            </w:r>
          </w:p>
          <w:p w:rsidR="0002240C" w:rsidRPr="005635D2" w:rsidRDefault="0002240C" w:rsidP="0002240C">
            <w:pPr>
              <w:spacing w:before="120" w:after="120"/>
              <w:rPr>
                <w:rFonts w:ascii="TH SarabunPSK" w:hAnsi="TH SarabunPSK" w:cs="TH SarabunPSK"/>
                <w:sz w:val="32"/>
                <w:szCs w:val="32"/>
              </w:rPr>
            </w:pPr>
            <w:r w:rsidRPr="005635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หน่วยดำเนินงาน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</w:t>
            </w:r>
            <w:r w:rsidRPr="005635D2"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สำนักงานพัฒนาชุมชนอำเภอ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</w:p>
          <w:p w:rsidR="0002240C" w:rsidRPr="005635D2" w:rsidRDefault="0002240C" w:rsidP="0002240C">
            <w:pPr>
              <w:spacing w:before="120" w:after="120"/>
              <w:rPr>
                <w:rFonts w:ascii="TH SarabunPSK" w:hAnsi="TH SarabunPSK" w:cs="TH SarabunPSK"/>
                <w:sz w:val="32"/>
                <w:szCs w:val="32"/>
              </w:rPr>
            </w:pPr>
            <w:r w:rsidRPr="005635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พื้นที่ดำเนินการ</w:t>
            </w:r>
            <w:r w:rsidRPr="005635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ab/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</w:t>
            </w:r>
            <w:r w:rsidRPr="005635D2">
              <w:rPr>
                <w:rFonts w:ascii="TH SarabunPSK" w:hAnsi="TH SarabunPSK" w:cs="TH SarabunPSK" w:hint="cs"/>
                <w:sz w:val="32"/>
                <w:szCs w:val="32"/>
                <w:cs/>
              </w:rPr>
              <w:t>หมู่บ้านพื้นที่ตั้งของ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ศูนย์จัดการกองทุนชุมชน จำนวน 36 แห่ง </w:t>
            </w:r>
            <w:r w:rsidRPr="005635D2">
              <w:rPr>
                <w:rFonts w:ascii="TH SarabunPSK" w:hAnsi="TH SarabunPSK" w:cs="TH SarabunPSK" w:hint="cs"/>
                <w:sz w:val="32"/>
                <w:szCs w:val="32"/>
                <w:cs/>
              </w:rPr>
              <w:t>(ตามทะเบียนจัดสรร)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:rsidR="0002240C" w:rsidRPr="005635D2" w:rsidRDefault="0002240C" w:rsidP="0002240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635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ระยะเวลาดำเนินการ 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r w:rsidRPr="005635D2">
              <w:rPr>
                <w:rFonts w:ascii="TH SarabunPSK" w:hAnsi="TH SarabunPSK" w:cs="TH SarabunPSK" w:hint="cs"/>
                <w:sz w:val="32"/>
                <w:szCs w:val="32"/>
                <w:cs/>
              </w:rPr>
              <w:t>ดำเนินการใน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>ไตรมาส</w:t>
            </w:r>
            <w:r w:rsidRPr="005635D2"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2 (เดือน</w:t>
            </w:r>
            <w:r w:rsidRPr="005635D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>มกราคม - กุมภาพันธ์ 2563)  จำนวน  1 วัน</w:t>
            </w:r>
          </w:p>
          <w:p w:rsidR="005420D4" w:rsidRPr="005635D2" w:rsidRDefault="0002240C" w:rsidP="0002240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635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ผลที่คาดว่าจะได้รับ</w:t>
            </w:r>
            <w:r w:rsidR="005420D4" w:rsidRPr="005635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>ศูนย์จัดการกองทุนชุมชน</w:t>
            </w:r>
            <w:r w:rsidRPr="005635D2">
              <w:rPr>
                <w:rFonts w:ascii="TH SarabunPSK" w:hAnsi="TH SarabunPSK" w:cs="TH SarabunPSK" w:hint="cs"/>
                <w:sz w:val="32"/>
                <w:szCs w:val="32"/>
                <w:cs/>
              </w:rPr>
              <w:t>ดีเด่น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ต้นแบบด้านการบริหารจัดการหนี้ </w:t>
            </w:r>
            <w:r w:rsidRPr="005635D2">
              <w:rPr>
                <w:rFonts w:ascii="TH SarabunPSK" w:hAnsi="TH SarabunPSK" w:cs="TH SarabunPSK" w:hint="cs"/>
                <w:sz w:val="32"/>
                <w:szCs w:val="32"/>
                <w:cs/>
              </w:rPr>
              <w:t>สามารถ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>เป็น</w:t>
            </w:r>
          </w:p>
          <w:p w:rsidR="005420D4" w:rsidRPr="005635D2" w:rsidRDefault="005420D4" w:rsidP="0002240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635D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  </w:t>
            </w:r>
            <w:r w:rsidR="0002240C" w:rsidRPr="005635D2">
              <w:rPr>
                <w:rFonts w:ascii="TH SarabunPSK" w:hAnsi="TH SarabunPSK" w:cs="TH SarabunPSK"/>
                <w:sz w:val="32"/>
                <w:szCs w:val="32"/>
                <w:cs/>
              </w:rPr>
              <w:t>แหล่งเรียนรู้</w:t>
            </w:r>
            <w:r w:rsidRPr="005635D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02240C" w:rsidRPr="005635D2">
              <w:rPr>
                <w:rFonts w:ascii="TH SarabunPSK" w:hAnsi="TH SarabunPSK" w:cs="TH SarabunPSK"/>
                <w:sz w:val="32"/>
                <w:szCs w:val="32"/>
                <w:cs/>
              </w:rPr>
              <w:t>ศึกษาดูงาน และสร้างความตระหนักในการปรับเปลี่ยนพฤติกรรม</w:t>
            </w:r>
          </w:p>
          <w:p w:rsidR="0002240C" w:rsidRPr="005635D2" w:rsidRDefault="005420D4" w:rsidP="0002240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635D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  </w:t>
            </w:r>
            <w:r w:rsidR="0002240C" w:rsidRPr="005635D2">
              <w:rPr>
                <w:rFonts w:ascii="TH SarabunPSK" w:hAnsi="TH SarabunPSK" w:cs="TH SarabunPSK"/>
                <w:sz w:val="32"/>
                <w:szCs w:val="32"/>
                <w:cs/>
              </w:rPr>
              <w:t>การใช้จ่ายเงินของคนทั้งในและนอกชุมชนให้ดีขึ้น</w:t>
            </w:r>
            <w:r w:rsidR="0002240C" w:rsidRPr="005635D2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 xml:space="preserve"> </w:t>
            </w:r>
          </w:p>
          <w:p w:rsidR="005420D4" w:rsidRPr="005635D2" w:rsidRDefault="0002240C" w:rsidP="0002240C">
            <w:pPr>
              <w:ind w:left="284" w:hanging="284"/>
              <w:rPr>
                <w:rFonts w:ascii="TH SarabunPSK" w:hAnsi="TH SarabunPSK" w:cs="TH SarabunPSK"/>
                <w:sz w:val="32"/>
                <w:szCs w:val="32"/>
              </w:rPr>
            </w:pPr>
            <w:r w:rsidRPr="005635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ตัวชี้วัดกิจกรรม 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5420D4" w:rsidRPr="005635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1. ศูนย์จัดการกองทุนชุมชนดีเด่นสามารถเป็นต้นแบบด้านการบริหารจัดการหนี้  </w:t>
            </w:r>
          </w:p>
          <w:p w:rsidR="0002240C" w:rsidRPr="005635D2" w:rsidRDefault="005420D4" w:rsidP="0002240C">
            <w:pPr>
              <w:ind w:left="284" w:hanging="284"/>
              <w:rPr>
                <w:rFonts w:ascii="TH SarabunPSK" w:hAnsi="TH SarabunPSK" w:cs="TH SarabunPSK"/>
                <w:sz w:val="32"/>
                <w:szCs w:val="32"/>
              </w:rPr>
            </w:pPr>
            <w:r w:rsidRPr="005635D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    </w:t>
            </w:r>
            <w:r w:rsidR="0002240C" w:rsidRPr="005635D2">
              <w:rPr>
                <w:rFonts w:ascii="TH SarabunPSK" w:hAnsi="TH SarabunPSK" w:cs="TH SarabunPSK"/>
                <w:sz w:val="32"/>
                <w:szCs w:val="32"/>
                <w:cs/>
              </w:rPr>
              <w:t>จำนวน 36 แห่ง</w:t>
            </w:r>
          </w:p>
          <w:p w:rsidR="005420D4" w:rsidRPr="005635D2" w:rsidRDefault="0002240C" w:rsidP="0002240C">
            <w:pPr>
              <w:ind w:hanging="426"/>
              <w:rPr>
                <w:rFonts w:ascii="TH SarabunPSK" w:hAnsi="TH SarabunPSK" w:cs="TH SarabunPSK"/>
                <w:sz w:val="32"/>
                <w:szCs w:val="32"/>
              </w:rPr>
            </w:pPr>
            <w:r w:rsidRPr="005635D2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 </w:t>
            </w:r>
            <w:r w:rsidRPr="005635D2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   </w:t>
            </w:r>
            <w:r w:rsidR="005420D4" w:rsidRPr="005635D2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                         </w:t>
            </w:r>
            <w:r w:rsidR="00760E23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</w:t>
            </w:r>
            <w:r w:rsidR="005420D4" w:rsidRPr="005635D2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 </w:t>
            </w:r>
            <w:r w:rsidRPr="005635D2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2. มีการเผยแพร่ประชาสัมพันธ์ผลสำเร็จการดำเนินงานศูนย์จัดการกองทุนชุมชน</w:t>
            </w:r>
            <w:r w:rsidRPr="005635D2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ดีเด่น</w:t>
            </w:r>
            <w:r w:rsidRPr="005635D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="005420D4" w:rsidRPr="005635D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</w:t>
            </w:r>
          </w:p>
          <w:p w:rsidR="0002240C" w:rsidRPr="005635D2" w:rsidRDefault="005420D4" w:rsidP="0002240C">
            <w:pPr>
              <w:ind w:hanging="426"/>
              <w:rPr>
                <w:rFonts w:ascii="TH SarabunPSK" w:hAnsi="TH SarabunPSK" w:cs="TH SarabunPSK"/>
                <w:sz w:val="32"/>
                <w:szCs w:val="32"/>
              </w:rPr>
            </w:pPr>
            <w:r w:rsidRPr="005635D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        </w:t>
            </w:r>
            <w:r w:rsidR="00760E2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02240C" w:rsidRPr="005635D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แห่งละ </w:t>
            </w:r>
            <w:r w:rsidR="0002240C" w:rsidRPr="005635D2">
              <w:rPr>
                <w:rFonts w:ascii="TH SarabunPSK" w:hAnsi="TH SarabunPSK" w:cs="TH SarabunPSK"/>
                <w:sz w:val="32"/>
                <w:szCs w:val="32"/>
                <w:cs/>
              </w:rPr>
              <w:t>อย่างน้อย 1 ช่องทาง</w:t>
            </w:r>
            <w:r w:rsidR="0002240C" w:rsidRPr="005635D2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</w:p>
          <w:p w:rsidR="0002240C" w:rsidRPr="005635D2" w:rsidRDefault="0002240C" w:rsidP="005420D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635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หน่วยดำเนินการ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สำนักงานพัฒนาชุมชนอำเภอ</w:t>
            </w:r>
          </w:p>
          <w:p w:rsidR="0002240C" w:rsidRPr="005635D2" w:rsidRDefault="0002240C" w:rsidP="0002240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635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สถานที่ดำเนินการ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</w:t>
            </w:r>
            <w:r w:rsidRPr="005635D2">
              <w:rPr>
                <w:rFonts w:ascii="TH SarabunPSK" w:hAnsi="TH SarabunPSK" w:cs="TH SarabunPSK" w:hint="cs"/>
                <w:sz w:val="32"/>
                <w:szCs w:val="32"/>
                <w:cs/>
              </w:rPr>
              <w:t>หมู่บ้าน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>พื้นที่</w:t>
            </w:r>
            <w:r w:rsidRPr="005635D2">
              <w:rPr>
                <w:rFonts w:ascii="TH SarabunPSK" w:hAnsi="TH SarabunPSK" w:cs="TH SarabunPSK" w:hint="cs"/>
                <w:sz w:val="32"/>
                <w:szCs w:val="32"/>
                <w:cs/>
              </w:rPr>
              <w:t>ตั้งของ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>ศูนย์จัดการกองทุนชุมชนดีเด่น 36 แห่ง</w:t>
            </w:r>
          </w:p>
          <w:p w:rsidR="0002240C" w:rsidRPr="005635D2" w:rsidRDefault="0002240C" w:rsidP="0002240C">
            <w:pPr>
              <w:spacing w:before="12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635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หน่วยงานที่รับผิดชอบ   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>สำนักพัฒนาทุนและองค์กรการเงินชุมชน</w:t>
            </w:r>
          </w:p>
          <w:p w:rsidR="005420D4" w:rsidRPr="005635D2" w:rsidRDefault="0002240C" w:rsidP="005420D4">
            <w:pPr>
              <w:tabs>
                <w:tab w:val="left" w:pos="216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5635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เจ้าหน้าที่ผู้รับผิดชอบ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Pr="005635D2">
              <w:rPr>
                <w:rFonts w:ascii="TH SarabunPSK" w:hAnsi="TH SarabunPSK" w:cs="TH SarabunPSK" w:hint="cs"/>
                <w:sz w:val="32"/>
                <w:szCs w:val="32"/>
                <w:cs/>
              </w:rPr>
              <w:t>1. นางสาวจุฑามาศ  ปลาดศรี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5635D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นักวิชาการพัฒนาชุมชนชำนาญการ   </w:t>
            </w:r>
          </w:p>
          <w:p w:rsidR="0002240C" w:rsidRPr="005635D2" w:rsidRDefault="005420D4" w:rsidP="005420D4">
            <w:pPr>
              <w:tabs>
                <w:tab w:val="left" w:pos="216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5635D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     </w:t>
            </w:r>
            <w:r w:rsidR="0002240C" w:rsidRPr="005635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เบอร์โทรศัพท์ </w:t>
            </w:r>
            <w:r w:rsidR="0002240C" w:rsidRPr="005635D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08 2916 7928</w:t>
            </w:r>
          </w:p>
          <w:p w:rsidR="005420D4" w:rsidRPr="005635D2" w:rsidRDefault="005420D4" w:rsidP="0002240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635D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  </w:t>
            </w:r>
            <w:r w:rsidR="0002240C" w:rsidRPr="005635D2">
              <w:rPr>
                <w:rFonts w:ascii="TH SarabunPSK" w:hAnsi="TH SarabunPSK" w:cs="TH SarabunPSK" w:hint="cs"/>
                <w:sz w:val="32"/>
                <w:szCs w:val="32"/>
                <w:cs/>
              </w:rPr>
              <w:t>2. นางสาวกวีธิดา  ใจศิริ</w:t>
            </w:r>
            <w:r w:rsidR="0002240C" w:rsidRPr="005635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02240C" w:rsidRPr="005635D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</w:t>
            </w:r>
            <w:r w:rsidR="0002240C" w:rsidRPr="005635D2">
              <w:rPr>
                <w:rFonts w:ascii="TH SarabunPSK" w:hAnsi="TH SarabunPSK" w:cs="TH SarabunPSK"/>
                <w:sz w:val="32"/>
                <w:szCs w:val="32"/>
                <w:cs/>
              </w:rPr>
              <w:t>นักวิชาการพัฒนาชุมชน</w:t>
            </w:r>
            <w:r w:rsidR="0002240C" w:rsidRPr="005635D2">
              <w:rPr>
                <w:rFonts w:ascii="TH SarabunPSK" w:hAnsi="TH SarabunPSK" w:cs="TH SarabunPSK" w:hint="cs"/>
                <w:sz w:val="32"/>
                <w:szCs w:val="32"/>
                <w:cs/>
              </w:rPr>
              <w:t>ปฏิบัติ</w:t>
            </w:r>
            <w:r w:rsidR="0002240C" w:rsidRPr="005635D2">
              <w:rPr>
                <w:rFonts w:ascii="TH SarabunPSK" w:hAnsi="TH SarabunPSK" w:cs="TH SarabunPSK"/>
                <w:sz w:val="32"/>
                <w:szCs w:val="32"/>
                <w:cs/>
              </w:rPr>
              <w:t>การ</w:t>
            </w:r>
            <w:r w:rsidR="0002240C" w:rsidRPr="005635D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="0002240C" w:rsidRPr="005635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</w:p>
          <w:p w:rsidR="0002240C" w:rsidRPr="005635D2" w:rsidRDefault="005420D4" w:rsidP="0002240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635D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     </w:t>
            </w:r>
            <w:r w:rsidR="0002240C" w:rsidRPr="005635D2">
              <w:rPr>
                <w:rFonts w:ascii="TH SarabunPSK" w:hAnsi="TH SarabunPSK" w:cs="TH SarabunPSK"/>
                <w:sz w:val="32"/>
                <w:szCs w:val="32"/>
                <w:cs/>
              </w:rPr>
              <w:t>เบอร์โทรศัพท์</w:t>
            </w:r>
            <w:r w:rsidR="0002240C" w:rsidRPr="005635D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02240C" w:rsidRPr="005635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02240C" w:rsidRPr="005635D2">
              <w:rPr>
                <w:rFonts w:ascii="TH SarabunPSK" w:hAnsi="TH SarabunPSK" w:cs="TH SarabunPSK" w:hint="cs"/>
                <w:sz w:val="32"/>
                <w:szCs w:val="32"/>
                <w:cs/>
              </w:rPr>
              <w:t>08 3698 1007</w:t>
            </w:r>
          </w:p>
          <w:p w:rsidR="00D136B1" w:rsidRPr="005635D2" w:rsidRDefault="00D136B1" w:rsidP="004C4E98">
            <w:pPr>
              <w:tabs>
                <w:tab w:val="left" w:pos="1275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D136B1" w:rsidRPr="005635D2" w:rsidRDefault="00D136B1" w:rsidP="003D6DEB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3D6DEB" w:rsidRPr="005635D2" w:rsidRDefault="003D6DEB" w:rsidP="003D6DEB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3D6DEB" w:rsidRPr="005635D2" w:rsidRDefault="003D6DEB" w:rsidP="003D6DEB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9F62C4" w:rsidRPr="005635D2" w:rsidRDefault="009F62C4" w:rsidP="009F62C4">
      <w:pPr>
        <w:spacing w:before="120"/>
        <w:rPr>
          <w:rFonts w:ascii="TH SarabunPSK" w:hAnsi="TH SarabunPSK" w:cs="TH SarabunPSK"/>
          <w:b/>
          <w:bCs/>
          <w:sz w:val="32"/>
          <w:szCs w:val="32"/>
        </w:rPr>
      </w:pPr>
      <w:r w:rsidRPr="005635D2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โครงการพัฒนาผลิตภัณฑ์สินค้าชุมชน</w:t>
      </w:r>
    </w:p>
    <w:p w:rsidR="009F62C4" w:rsidRPr="005635D2" w:rsidRDefault="009F62C4" w:rsidP="009F62C4">
      <w:pPr>
        <w:tabs>
          <w:tab w:val="left" w:pos="284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5635D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635D2">
        <w:rPr>
          <w:rFonts w:ascii="TH SarabunPSK" w:hAnsi="TH SarabunPSK" w:cs="TH SarabunPSK" w:hint="cs"/>
          <w:b/>
          <w:bCs/>
          <w:sz w:val="32"/>
          <w:szCs w:val="32"/>
          <w:cs/>
        </w:rPr>
        <w:t>กิจกรรมหลักที่ 1 พัฒนาผลิตภัณฑ์ชุมชน</w:t>
      </w:r>
    </w:p>
    <w:p w:rsidR="009F62C4" w:rsidRPr="005635D2" w:rsidRDefault="009F62C4" w:rsidP="009F62C4">
      <w:pPr>
        <w:tabs>
          <w:tab w:val="left" w:pos="284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5635D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กิจกรรมย่อยที่ 1 พัฒนายกระดับผลิตภัณฑ์ชุมชน</w:t>
      </w:r>
    </w:p>
    <w:p w:rsidR="009F62C4" w:rsidRPr="005635D2" w:rsidRDefault="009F62C4" w:rsidP="009F62C4">
      <w:pPr>
        <w:tabs>
          <w:tab w:val="left" w:pos="284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5635D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635D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1. พัฒนายกระดับผลิตภัณฑ์ 1-3 ดาว</w:t>
      </w:r>
    </w:p>
    <w:p w:rsidR="009F62C4" w:rsidRPr="005635D2" w:rsidRDefault="009F62C4" w:rsidP="009F62C4">
      <w:pPr>
        <w:tabs>
          <w:tab w:val="left" w:pos="851"/>
        </w:tabs>
        <w:rPr>
          <w:rFonts w:ascii="TH SarabunPSK" w:hAnsi="TH SarabunPSK" w:cs="TH SarabunPSK"/>
          <w:b/>
          <w:bCs/>
          <w:sz w:val="32"/>
          <w:szCs w:val="32"/>
          <w:cs/>
        </w:rPr>
      </w:pPr>
      <w:r w:rsidRPr="005635D2">
        <w:rPr>
          <w:rFonts w:ascii="TH SarabunPSK" w:hAnsi="TH SarabunPSK" w:cs="TH SarabunPSK"/>
          <w:sz w:val="32"/>
          <w:szCs w:val="32"/>
          <w:cs/>
        </w:rPr>
        <w:tab/>
      </w:r>
      <w:r w:rsidRPr="005635D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1.1 ส่งเสริมเครือข่ายองค์ความรู้ </w:t>
      </w:r>
      <w:r w:rsidRPr="005635D2">
        <w:rPr>
          <w:rFonts w:ascii="TH SarabunPSK" w:hAnsi="TH SarabunPSK" w:cs="TH SarabunPSK"/>
          <w:b/>
          <w:bCs/>
          <w:sz w:val="32"/>
          <w:szCs w:val="32"/>
        </w:rPr>
        <w:t xml:space="preserve">KBO </w:t>
      </w:r>
      <w:r w:rsidRPr="005635D2">
        <w:rPr>
          <w:rFonts w:ascii="TH SarabunPSK" w:hAnsi="TH SarabunPSK" w:cs="TH SarabunPSK" w:hint="cs"/>
          <w:b/>
          <w:bCs/>
          <w:sz w:val="32"/>
          <w:szCs w:val="32"/>
          <w:cs/>
        </w:rPr>
        <w:t>(</w:t>
      </w:r>
      <w:r w:rsidRPr="005635D2">
        <w:rPr>
          <w:rFonts w:ascii="TH SarabunPSK" w:hAnsi="TH SarabunPSK" w:cs="TH SarabunPSK"/>
          <w:b/>
          <w:bCs/>
          <w:sz w:val="32"/>
          <w:szCs w:val="32"/>
        </w:rPr>
        <w:t xml:space="preserve">Knowledge </w:t>
      </w:r>
      <w:r w:rsidRPr="005635D2">
        <w:rPr>
          <w:rFonts w:ascii="TH SarabunPSK" w:hAnsi="TH SarabunPSK" w:cs="TH SarabunPSK"/>
          <w:b/>
          <w:bCs/>
          <w:sz w:val="32"/>
          <w:szCs w:val="32"/>
          <w:cs/>
        </w:rPr>
        <w:t xml:space="preserve">- </w:t>
      </w:r>
      <w:r w:rsidRPr="005635D2">
        <w:rPr>
          <w:rFonts w:ascii="TH SarabunPSK" w:hAnsi="TH SarabunPSK" w:cs="TH SarabunPSK"/>
          <w:b/>
          <w:bCs/>
          <w:sz w:val="32"/>
          <w:szCs w:val="32"/>
        </w:rPr>
        <w:t>Based OTOP</w:t>
      </w:r>
      <w:r w:rsidRPr="005635D2"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</w:p>
    <w:p w:rsidR="00367ED2" w:rsidRPr="005635D2" w:rsidRDefault="00367ED2" w:rsidP="009F62C4">
      <w:pPr>
        <w:rPr>
          <w:rFonts w:ascii="TH SarabunPSK" w:hAnsi="TH SarabunPSK" w:cs="TH SarabunPSK"/>
          <w:sz w:val="12"/>
          <w:szCs w:val="12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7"/>
      </w:tblGrid>
      <w:tr w:rsidR="00367ED2" w:rsidRPr="005635D2" w:rsidTr="00465E0E">
        <w:trPr>
          <w:trHeight w:hRule="exact" w:val="397"/>
          <w:tblHeader/>
        </w:trPr>
        <w:tc>
          <w:tcPr>
            <w:tcW w:w="9067" w:type="dxa"/>
            <w:shd w:val="clear" w:color="auto" w:fill="FFFFFF"/>
            <w:vAlign w:val="center"/>
          </w:tcPr>
          <w:p w:rsidR="00367ED2" w:rsidRPr="005635D2" w:rsidRDefault="00367ED2" w:rsidP="00465E0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635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รายละเอียดการดำเนินกิจกรรม</w:t>
            </w:r>
          </w:p>
        </w:tc>
      </w:tr>
      <w:tr w:rsidR="005635D2" w:rsidRPr="005635D2" w:rsidTr="00465E0E">
        <w:tc>
          <w:tcPr>
            <w:tcW w:w="9067" w:type="dxa"/>
            <w:shd w:val="clear" w:color="auto" w:fill="auto"/>
          </w:tcPr>
          <w:p w:rsidR="000966A1" w:rsidRPr="005635D2" w:rsidRDefault="000966A1" w:rsidP="000966A1">
            <w:pPr>
              <w:spacing w:before="120" w:line="233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635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กิจกรรมที่ 1 การพัฒนาศักยภาพเครือข่ายองค์ความรู้ </w:t>
            </w:r>
            <w:r w:rsidRPr="005635D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KBO </w:t>
            </w:r>
            <w:r w:rsidRPr="005635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จังหวัด</w:t>
            </w:r>
          </w:p>
          <w:p w:rsidR="000966A1" w:rsidRPr="005635D2" w:rsidRDefault="000966A1" w:rsidP="000966A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635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วัตถุประสงค์   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เพื่อส่งเสริมให้เครือข่ายองค์ความรู้ </w:t>
            </w:r>
            <w:r w:rsidRPr="005635D2">
              <w:rPr>
                <w:rFonts w:ascii="TH SarabunPSK" w:hAnsi="TH SarabunPSK" w:cs="TH SarabunPSK"/>
                <w:sz w:val="32"/>
                <w:szCs w:val="32"/>
              </w:rPr>
              <w:t xml:space="preserve">KBO 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>จังหวัด เป็นศูนย์กลางในการให้ความช่วยเหลือ</w:t>
            </w:r>
          </w:p>
          <w:p w:rsidR="000966A1" w:rsidRPr="005635D2" w:rsidRDefault="000966A1" w:rsidP="000966A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และสนับสนุนการพัฒนาขีดความสามารถของผู้ผลิต/ผู้ประกอบการ </w:t>
            </w:r>
            <w:r w:rsidRPr="005635D2">
              <w:rPr>
                <w:rFonts w:ascii="TH SarabunPSK" w:hAnsi="TH SarabunPSK" w:cs="TH SarabunPSK"/>
                <w:sz w:val="32"/>
                <w:szCs w:val="32"/>
              </w:rPr>
              <w:t>OTOP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ในการพัฒนา</w:t>
            </w:r>
          </w:p>
          <w:p w:rsidR="000966A1" w:rsidRPr="005635D2" w:rsidRDefault="000966A1" w:rsidP="000966A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ผลิตภัณฑ์ให้มีมูลค่าเพิ่มมากขึ้น </w:t>
            </w:r>
          </w:p>
          <w:p w:rsidR="00367ED2" w:rsidRPr="005635D2" w:rsidRDefault="00367ED2" w:rsidP="000966A1">
            <w:pPr>
              <w:spacing w:before="12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635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วิธีการ/ขั้นตอนการดำเนินงาน/เงื่อนไขของกิจกรรม</w:t>
            </w:r>
          </w:p>
          <w:p w:rsidR="00367ED2" w:rsidRPr="005635D2" w:rsidRDefault="00367ED2" w:rsidP="00367ED2">
            <w:pPr>
              <w:ind w:firstLine="597"/>
              <w:rPr>
                <w:rFonts w:ascii="TH SarabunPSK" w:hAnsi="TH SarabunPSK" w:cs="TH SarabunPSK"/>
                <w:sz w:val="32"/>
                <w:szCs w:val="32"/>
              </w:rPr>
            </w:pPr>
            <w:r w:rsidRPr="005635D2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>. จังหวัดทบทวน จัดทำคำสั่งแต่งตั้งคณะกรรมการเครือข่ายองค์ความรู้ (</w:t>
            </w:r>
            <w:r w:rsidRPr="005635D2">
              <w:rPr>
                <w:rFonts w:ascii="TH SarabunPSK" w:hAnsi="TH SarabunPSK" w:cs="TH SarabunPSK"/>
                <w:sz w:val="32"/>
                <w:szCs w:val="32"/>
              </w:rPr>
              <w:t xml:space="preserve">Knowledge 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</w:t>
            </w:r>
            <w:r w:rsidRPr="005635D2">
              <w:rPr>
                <w:rFonts w:ascii="TH SarabunPSK" w:hAnsi="TH SarabunPSK" w:cs="TH SarabunPSK"/>
                <w:sz w:val="32"/>
                <w:szCs w:val="32"/>
              </w:rPr>
              <w:t xml:space="preserve">Based OTOP 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: </w:t>
            </w:r>
            <w:r w:rsidRPr="005635D2">
              <w:rPr>
                <w:rFonts w:ascii="TH SarabunPSK" w:hAnsi="TH SarabunPSK" w:cs="TH SarabunPSK"/>
                <w:sz w:val="32"/>
                <w:szCs w:val="32"/>
              </w:rPr>
              <w:t xml:space="preserve">KBO 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>) จังหวัดให้เป็นปัจจุบัน และส่งสำเนาคำสั่งให้กรมฯ เพื่อทราบ</w:t>
            </w:r>
          </w:p>
          <w:p w:rsidR="00367ED2" w:rsidRPr="005635D2" w:rsidRDefault="00367ED2" w:rsidP="00367ED2">
            <w:pPr>
              <w:ind w:firstLine="597"/>
              <w:rPr>
                <w:rFonts w:ascii="TH SarabunPSK" w:hAnsi="TH SarabunPSK" w:cs="TH SarabunPSK"/>
                <w:sz w:val="32"/>
                <w:szCs w:val="32"/>
              </w:rPr>
            </w:pP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>2. จังหวัดจัดประชุมคณะกรรมการเครือข่ายองค์ความรู้ (</w:t>
            </w:r>
            <w:r w:rsidRPr="005635D2">
              <w:rPr>
                <w:rFonts w:ascii="TH SarabunPSK" w:hAnsi="TH SarabunPSK" w:cs="TH SarabunPSK"/>
                <w:sz w:val="32"/>
                <w:szCs w:val="32"/>
              </w:rPr>
              <w:t xml:space="preserve">Knowledge 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</w:t>
            </w:r>
            <w:r w:rsidRPr="005635D2">
              <w:rPr>
                <w:rFonts w:ascii="TH SarabunPSK" w:hAnsi="TH SarabunPSK" w:cs="TH SarabunPSK"/>
                <w:sz w:val="32"/>
                <w:szCs w:val="32"/>
              </w:rPr>
              <w:t xml:space="preserve">Based OTOP 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: </w:t>
            </w:r>
            <w:r w:rsidRPr="005635D2">
              <w:rPr>
                <w:rFonts w:ascii="TH SarabunPSK" w:hAnsi="TH SarabunPSK" w:cs="TH SarabunPSK"/>
                <w:sz w:val="32"/>
                <w:szCs w:val="32"/>
              </w:rPr>
              <w:t>KBO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) จังหวัด เพื่อร่วมวางแผนและกำหนดแนวทางการพัฒนาผลิตภัณฑ์ และมอบหมายให้คณะกรรมการเครือข่าย </w:t>
            </w:r>
            <w:r w:rsidRPr="005635D2">
              <w:rPr>
                <w:rFonts w:ascii="TH SarabunPSK" w:hAnsi="TH SarabunPSK" w:cs="TH SarabunPSK"/>
                <w:sz w:val="32"/>
                <w:szCs w:val="32"/>
              </w:rPr>
              <w:t xml:space="preserve">KBO 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จังหวัด เป็นตัวแทนเข้าร่วมประชุมกับกลุ่มผู้ผลิต/ผู้ประกอบการ </w:t>
            </w:r>
            <w:r w:rsidRPr="005635D2">
              <w:rPr>
                <w:rFonts w:ascii="TH SarabunPSK" w:hAnsi="TH SarabunPSK" w:cs="TH SarabunPSK"/>
                <w:sz w:val="32"/>
                <w:szCs w:val="32"/>
              </w:rPr>
              <w:t xml:space="preserve">OTOP 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เป้าหมาย จำนวนไม่น้อยกว่า 20 คน หรือตามความเหมาะสม ตั้งแต่ต้นทาง กลางทาง และปลายทาง   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</w:p>
          <w:p w:rsidR="00367ED2" w:rsidRPr="005635D2" w:rsidRDefault="00367ED2" w:rsidP="00367ED2">
            <w:pPr>
              <w:ind w:firstLine="597"/>
              <w:rPr>
                <w:rFonts w:ascii="TH SarabunPSK" w:hAnsi="TH SarabunPSK" w:cs="TH SarabunPSK"/>
                <w:sz w:val="32"/>
                <w:szCs w:val="32"/>
              </w:rPr>
            </w:pP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3. </w:t>
            </w:r>
            <w:r w:rsidRPr="005635D2"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>จังหวัดคัดเลือกกลุ่มเป้าหมาย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>โดยพิจารณาผลิตภัณฑ์ประเภทปรับตัวสู่การพัฒนา</w:t>
            </w:r>
            <w:r w:rsidRPr="005635D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(กลุ่ม </w:t>
            </w:r>
            <w:r w:rsidRPr="005635D2">
              <w:rPr>
                <w:rFonts w:ascii="TH SarabunPSK" w:hAnsi="TH SarabunPSK" w:cs="TH SarabunPSK"/>
                <w:sz w:val="32"/>
                <w:szCs w:val="32"/>
              </w:rPr>
              <w:t>D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>) ที่มีศักยภาพ</w:t>
            </w:r>
            <w:r w:rsidRPr="005635D2"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 xml:space="preserve"> หรือระดับ </w:t>
            </w:r>
            <w:r w:rsidRPr="005635D2">
              <w:rPr>
                <w:rFonts w:ascii="TH SarabunPSK" w:hAnsi="TH SarabunPSK" w:cs="TH SarabunPSK" w:hint="cs"/>
                <w:spacing w:val="-2"/>
                <w:sz w:val="32"/>
                <w:szCs w:val="32"/>
                <w:cs/>
              </w:rPr>
              <w:t>1</w:t>
            </w:r>
            <w:r w:rsidRPr="005635D2"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 xml:space="preserve"> - </w:t>
            </w:r>
            <w:r w:rsidRPr="005635D2">
              <w:rPr>
                <w:rFonts w:ascii="TH SarabunPSK" w:hAnsi="TH SarabunPSK" w:cs="TH SarabunPSK" w:hint="cs"/>
                <w:spacing w:val="-2"/>
                <w:sz w:val="32"/>
                <w:szCs w:val="32"/>
                <w:cs/>
              </w:rPr>
              <w:t>3</w:t>
            </w:r>
            <w:r w:rsidRPr="005635D2"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 xml:space="preserve"> ดาว 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ที่ลงทะเบียนผู้ผลิต ผู้ประกอบการ </w:t>
            </w:r>
            <w:r w:rsidRPr="005635D2">
              <w:rPr>
                <w:rFonts w:ascii="TH SarabunPSK" w:hAnsi="TH SarabunPSK" w:cs="TH SarabunPSK"/>
                <w:sz w:val="32"/>
                <w:szCs w:val="32"/>
              </w:rPr>
              <w:t xml:space="preserve">OTOP 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ปี 2557 - 2562 </w:t>
            </w:r>
            <w:r w:rsidRPr="005635D2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>เป็นประเภทกลุ่มผู้ผลิตชุมชน</w:t>
            </w:r>
            <w:r w:rsidRPr="005635D2">
              <w:rPr>
                <w:rFonts w:ascii="TH SarabunPSK" w:hAnsi="TH SarabunPSK" w:cs="TH SarabunPSK"/>
                <w:sz w:val="36"/>
                <w:szCs w:val="36"/>
                <w:cs/>
              </w:rPr>
              <w:t xml:space="preserve"> 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จังหวัดละ 20 กลุ่ม เข้าร่วมประชุมและพัฒนาผลิตภัณฑ์                   </w:t>
            </w:r>
          </w:p>
          <w:p w:rsidR="00367ED2" w:rsidRPr="005635D2" w:rsidRDefault="00367ED2" w:rsidP="00367ED2">
            <w:pPr>
              <w:ind w:firstLine="597"/>
              <w:rPr>
                <w:rFonts w:ascii="TH SarabunPSK" w:hAnsi="TH SarabunPSK" w:cs="TH SarabunPSK"/>
                <w:sz w:val="32"/>
                <w:szCs w:val="32"/>
              </w:rPr>
            </w:pP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4. จังหวัดประสานวิทยากรที่มีความรู้ ความสามารถด้านการพัฒนาผลิตภัณฑ์ และสร้างนวัตกรรม จากสถาบันการศึกษาในพื้นที่หรือใกล้เคียงหรือหน่วยงานองค์กรที่มีความเชี่ยวชาญ </w:t>
            </w:r>
          </w:p>
          <w:p w:rsidR="00367ED2" w:rsidRPr="005635D2" w:rsidRDefault="00367ED2" w:rsidP="00367ED2">
            <w:pPr>
              <w:ind w:firstLine="597"/>
              <w:rPr>
                <w:rFonts w:ascii="TH SarabunPSK" w:hAnsi="TH SarabunPSK" w:cs="TH SarabunPSK"/>
                <w:sz w:val="32"/>
                <w:szCs w:val="32"/>
              </w:rPr>
            </w:pP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5. จังหวัดจัดประชุมให้ความรู้แก่ผู้ผลิต ผู้ประกอบการ </w:t>
            </w:r>
            <w:r w:rsidRPr="005635D2">
              <w:rPr>
                <w:rFonts w:ascii="TH SarabunPSK" w:hAnsi="TH SarabunPSK" w:cs="TH SarabunPSK"/>
                <w:sz w:val="32"/>
                <w:szCs w:val="32"/>
              </w:rPr>
              <w:t>OTOP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ในการส่งเสริมและพัฒนาผลิตภัณฑ์ การเพิ่มมูลค่าผลิตภัณฑ์ สร้างสรรค์นวัตกรรม ในด้านคุณภาพมาตรฐานผลิตภัณฑ์ รูปแบบดีไซด์ ช่องทางการตลาด การสร้างแบรนด์ </w:t>
            </w:r>
            <w:r w:rsidRPr="005635D2">
              <w:rPr>
                <w:rFonts w:ascii="TH SarabunPSK" w:hAnsi="TH SarabunPSK" w:cs="TH SarabunPSK"/>
                <w:sz w:val="32"/>
                <w:szCs w:val="32"/>
              </w:rPr>
              <w:t xml:space="preserve">STORY 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หรืออื่น ๆ ตามความเหมาะสม ระยะเวลาไม่น้อยกว่า 2 วัน </w:t>
            </w:r>
          </w:p>
          <w:p w:rsidR="00367ED2" w:rsidRPr="005635D2" w:rsidRDefault="00367ED2" w:rsidP="00367ED2">
            <w:pPr>
              <w:ind w:firstLine="597"/>
              <w:rPr>
                <w:rFonts w:ascii="TH SarabunPSK" w:hAnsi="TH SarabunPSK" w:cs="TH SarabunPSK"/>
                <w:sz w:val="32"/>
                <w:szCs w:val="32"/>
              </w:rPr>
            </w:pP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6. กลุ่มผู้ผลิต ผู้ประกอบการ </w:t>
            </w:r>
            <w:r w:rsidRPr="005635D2">
              <w:rPr>
                <w:rFonts w:ascii="TH SarabunPSK" w:hAnsi="TH SarabunPSK" w:cs="TH SarabunPSK"/>
                <w:sz w:val="32"/>
                <w:szCs w:val="32"/>
              </w:rPr>
              <w:t>OTOP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จัดทำแผนการพัฒนาผลิตภัณฑ์ </w:t>
            </w:r>
            <w:r w:rsidRPr="005635D2">
              <w:rPr>
                <w:rFonts w:ascii="TH SarabunPSK" w:hAnsi="TH SarabunPSK" w:cs="TH SarabunPSK"/>
                <w:sz w:val="32"/>
                <w:szCs w:val="32"/>
              </w:rPr>
              <w:t xml:space="preserve">OTOP 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โดยมีคณะกรรมการเครือข่าย </w:t>
            </w:r>
            <w:r w:rsidRPr="005635D2">
              <w:rPr>
                <w:rFonts w:ascii="TH SarabunPSK" w:hAnsi="TH SarabunPSK" w:cs="TH SarabunPSK"/>
                <w:sz w:val="32"/>
                <w:szCs w:val="32"/>
              </w:rPr>
              <w:t xml:space="preserve">KBO 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จังหวัด ให้ความช่วยเหลือและสนับสนุนการพัฒนาผลิตภัณฑ์ตามแผนฯ      </w:t>
            </w:r>
          </w:p>
          <w:p w:rsidR="00367ED2" w:rsidRPr="005635D2" w:rsidRDefault="00367ED2" w:rsidP="00367ED2">
            <w:pPr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  <w:r w:rsidRPr="005635D2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กลุ่มเป้าหมาย</w:t>
            </w:r>
            <w:r w:rsidRPr="005635D2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ab/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จำนวนจังหวัดละ 40 คน รวมทั้งสิ้น 3,040 คน ประกอบด้วย </w:t>
            </w:r>
          </w:p>
          <w:p w:rsidR="00367ED2" w:rsidRPr="005635D2" w:rsidRDefault="00367ED2" w:rsidP="00367ED2">
            <w:pPr>
              <w:tabs>
                <w:tab w:val="left" w:pos="1418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5635D2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กลุ่มผู้ผลิต ผู้ประกอบการ กลุ่มปรับตัวสู่การพัฒนา (กลุ่ม </w:t>
            </w:r>
            <w:r w:rsidRPr="005635D2">
              <w:rPr>
                <w:rFonts w:ascii="TH SarabunPSK" w:hAnsi="TH SarabunPSK" w:cs="TH SarabunPSK"/>
                <w:sz w:val="32"/>
                <w:szCs w:val="32"/>
              </w:rPr>
              <w:t>D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) หรือระดับ </w:t>
            </w:r>
            <w:r w:rsidRPr="005635D2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- </w:t>
            </w:r>
            <w:r w:rsidRPr="005635D2"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ดาว       เป็นกลุ่มผู้ผลิตชุมชน </w:t>
            </w:r>
            <w:r w:rsidRPr="005635D2">
              <w:rPr>
                <w:rFonts w:ascii="TH SarabunPSK" w:hAnsi="TH SarabunPSK" w:cs="TH SarabunPSK"/>
                <w:sz w:val="32"/>
                <w:szCs w:val="32"/>
              </w:rPr>
              <w:t xml:space="preserve">OTOP 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>ปี 2557 - 2562 ที่ไม่ซ้ำกับโครงการอื่น</w:t>
            </w:r>
            <w:r w:rsidRPr="005635D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>ๆ ของกรมการพัฒนาชุมชน</w:t>
            </w:r>
            <w:r w:rsidRPr="005635D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>ในปีงบประมาณ พ.ศ. 2563 จำนวน 20 กลุ่ม ๆ ละ 1 คน รวมจังหวัดละ 20 คน</w:t>
            </w:r>
          </w:p>
          <w:p w:rsidR="00367ED2" w:rsidRPr="005635D2" w:rsidRDefault="00367ED2" w:rsidP="00367ED2">
            <w:pPr>
              <w:tabs>
                <w:tab w:val="left" w:pos="1418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5635D2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คณะกรรมการเครือข่าย </w:t>
            </w:r>
            <w:r w:rsidRPr="005635D2">
              <w:rPr>
                <w:rFonts w:ascii="TH SarabunPSK" w:hAnsi="TH SarabunPSK" w:cs="TH SarabunPSK"/>
                <w:sz w:val="32"/>
                <w:szCs w:val="32"/>
              </w:rPr>
              <w:t xml:space="preserve">KBO 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จังหวัด ๆ ละ 20 คน </w:t>
            </w:r>
          </w:p>
          <w:p w:rsidR="00367ED2" w:rsidRPr="005635D2" w:rsidRDefault="00367ED2" w:rsidP="00367ED2">
            <w:pPr>
              <w:ind w:right="-24"/>
              <w:rPr>
                <w:rFonts w:ascii="TH SarabunPSK" w:hAnsi="TH SarabunPSK" w:cs="TH SarabunPSK"/>
                <w:sz w:val="32"/>
                <w:szCs w:val="32"/>
              </w:rPr>
            </w:pP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>*จำนวนกลุ่มเป้าหมายตามความเหมาะสมของแต่ละจังหวัด แต่ไม่น้อยกว่า 40 คน</w:t>
            </w:r>
            <w:r w:rsidR="000966A1" w:rsidRPr="005635D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:rsidR="000966A1" w:rsidRPr="005635D2" w:rsidRDefault="000966A1" w:rsidP="000966A1">
            <w:pPr>
              <w:tabs>
                <w:tab w:val="left" w:pos="1418"/>
              </w:tabs>
              <w:spacing w:before="120" w:after="12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635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</w:t>
            </w:r>
            <w:r w:rsidRPr="005635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ab/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8404F9" w:rsidRPr="005635D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จำนวน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10,640,000 บาท</w:t>
            </w:r>
            <w:r w:rsidR="008404F9" w:rsidRPr="005635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="008404F9" w:rsidRPr="005635D2">
              <w:rPr>
                <w:rFonts w:ascii="TH SarabunPSK" w:hAnsi="TH SarabunPSK" w:cs="TH SarabunPSK"/>
                <w:sz w:val="32"/>
                <w:szCs w:val="32"/>
                <w:cs/>
              </w:rPr>
              <w:t>จังหวัดละ 140,000 บาท</w:t>
            </w:r>
          </w:p>
          <w:p w:rsidR="000966A1" w:rsidRPr="005635D2" w:rsidRDefault="000966A1" w:rsidP="000966A1">
            <w:pPr>
              <w:tabs>
                <w:tab w:val="left" w:pos="1418"/>
              </w:tabs>
              <w:spacing w:after="12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635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หน่วยดำเนินการ  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>สำนักงานพัฒนาชุมชนจังหวัด</w:t>
            </w:r>
          </w:p>
          <w:p w:rsidR="00367ED2" w:rsidRPr="005635D2" w:rsidRDefault="00367ED2" w:rsidP="00465E0E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0966A1" w:rsidRPr="005635D2" w:rsidRDefault="009F62C4" w:rsidP="009F62C4">
      <w:pPr>
        <w:tabs>
          <w:tab w:val="left" w:pos="851"/>
          <w:tab w:val="left" w:pos="1134"/>
          <w:tab w:val="left" w:pos="1560"/>
        </w:tabs>
        <w:rPr>
          <w:rFonts w:ascii="TH SarabunPSK" w:hAnsi="TH SarabunPSK" w:cs="TH SarabunPSK"/>
          <w:sz w:val="32"/>
          <w:szCs w:val="32"/>
        </w:rPr>
      </w:pPr>
      <w:r w:rsidRPr="005635D2">
        <w:rPr>
          <w:rFonts w:ascii="TH SarabunPSK" w:hAnsi="TH SarabunPSK" w:cs="TH SarabunPSK" w:hint="cs"/>
          <w:sz w:val="32"/>
          <w:szCs w:val="32"/>
          <w:cs/>
        </w:rPr>
        <w:lastRenderedPageBreak/>
        <w:t xml:space="preserve"> 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7"/>
      </w:tblGrid>
      <w:tr w:rsidR="000966A1" w:rsidRPr="005635D2" w:rsidTr="00465E0E">
        <w:trPr>
          <w:trHeight w:hRule="exact" w:val="397"/>
          <w:tblHeader/>
        </w:trPr>
        <w:tc>
          <w:tcPr>
            <w:tcW w:w="9067" w:type="dxa"/>
            <w:shd w:val="clear" w:color="auto" w:fill="FFFFFF"/>
            <w:vAlign w:val="center"/>
          </w:tcPr>
          <w:p w:rsidR="000966A1" w:rsidRPr="005635D2" w:rsidRDefault="000966A1" w:rsidP="00465E0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635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รายละเอียดการดำเนินกิจกรรม</w:t>
            </w:r>
          </w:p>
        </w:tc>
      </w:tr>
      <w:tr w:rsidR="005635D2" w:rsidRPr="005635D2" w:rsidTr="00465E0E">
        <w:tc>
          <w:tcPr>
            <w:tcW w:w="9067" w:type="dxa"/>
            <w:shd w:val="clear" w:color="auto" w:fill="auto"/>
          </w:tcPr>
          <w:p w:rsidR="000966A1" w:rsidRPr="005635D2" w:rsidRDefault="000966A1" w:rsidP="000966A1">
            <w:pPr>
              <w:spacing w:before="120" w:after="12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635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พื้นที่ดำเนินการ 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ระดับจังหวัด จำนวน </w:t>
            </w:r>
            <w:r w:rsidRPr="005635D2">
              <w:rPr>
                <w:rFonts w:ascii="TH SarabunPSK" w:hAnsi="TH SarabunPSK" w:cs="TH SarabunPSK" w:hint="cs"/>
                <w:sz w:val="32"/>
                <w:szCs w:val="32"/>
                <w:cs/>
              </w:rPr>
              <w:t>76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จังหวัด (สถานที่ราชการ/สถานที่เอกชน)</w:t>
            </w:r>
          </w:p>
          <w:p w:rsidR="000966A1" w:rsidRPr="005635D2" w:rsidRDefault="000966A1" w:rsidP="000966A1">
            <w:pPr>
              <w:spacing w:after="12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635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ระยะเวลาดำเนินการ  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ดำเนินการไตรมาส </w:t>
            </w:r>
            <w:r w:rsidRPr="005635D2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(ตุลาคม - ธันวาคม 2562) ระยะเวลา </w:t>
            </w:r>
            <w:r w:rsidRPr="005635D2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วัน</w:t>
            </w:r>
          </w:p>
          <w:p w:rsidR="000966A1" w:rsidRPr="005635D2" w:rsidRDefault="000966A1" w:rsidP="000966A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635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ผลที่คาดว่าจะได้รับ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Pr="005635D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1. ผลิตภัณฑ์ได้รับการพัฒนาให้มีคุณภาพ มาตรฐาน มีมูลค่าเพิ่มและมีนวัตกรรม </w:t>
            </w:r>
          </w:p>
          <w:p w:rsidR="000966A1" w:rsidRPr="005635D2" w:rsidRDefault="000966A1" w:rsidP="000966A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635D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    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จำนวน 1,520 ผลิตภัณฑ์ </w:t>
            </w:r>
          </w:p>
          <w:p w:rsidR="000966A1" w:rsidRPr="005635D2" w:rsidRDefault="000966A1" w:rsidP="000966A1">
            <w:pPr>
              <w:tabs>
                <w:tab w:val="left" w:pos="1418"/>
              </w:tabs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</w:pP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</w:t>
            </w:r>
            <w:r w:rsidRPr="005635D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</w:t>
            </w:r>
            <w:r w:rsidRPr="005635D2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2. ผลิตภัณฑ์มีนวัตกรรม มีมูลค่าเพิ่ม เพิ่มช่องทางการตลาด และความต้องการของลูกค้า</w:t>
            </w:r>
          </w:p>
          <w:p w:rsidR="000966A1" w:rsidRPr="005635D2" w:rsidRDefault="000966A1" w:rsidP="000966A1">
            <w:pPr>
              <w:tabs>
                <w:tab w:val="left" w:pos="1336"/>
              </w:tabs>
              <w:spacing w:before="120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5635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ตัวชี้วัดกิจกรรม :  </w:t>
            </w:r>
            <w:r w:rsidRPr="005635D2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ผลิตภัณฑ์ จำนวน </w:t>
            </w:r>
            <w:r w:rsidRPr="005635D2">
              <w:rPr>
                <w:rFonts w:ascii="TH SarabunPSK" w:hAnsi="TH SarabunPSK" w:cs="TH SarabunPSK"/>
                <w:spacing w:val="-4"/>
                <w:sz w:val="32"/>
                <w:szCs w:val="32"/>
              </w:rPr>
              <w:t>20</w:t>
            </w:r>
            <w:r w:rsidRPr="005635D2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ผลิตภัณฑ์ ได้รับการพัฒนาและมีมูลค่าเพิ่มขึ้น และผ่านเกณฑ์ชี้วัด       </w:t>
            </w:r>
          </w:p>
          <w:p w:rsidR="000966A1" w:rsidRPr="005635D2" w:rsidRDefault="000966A1" w:rsidP="000966A1">
            <w:pPr>
              <w:tabs>
                <w:tab w:val="left" w:pos="170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</w:t>
            </w:r>
            <w:r w:rsidRPr="005635D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>4 ใน 6 โดยต้องผ่านเกณฑ์ข้อ 1 และ 2 ดังต่อไปนี้</w:t>
            </w:r>
          </w:p>
          <w:p w:rsidR="000966A1" w:rsidRPr="005635D2" w:rsidRDefault="000966A1" w:rsidP="000966A1">
            <w:pPr>
              <w:tabs>
                <w:tab w:val="left" w:pos="1418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 xml:space="preserve">1. เข้าสู่กระบวนการขอรับรองมาตรฐานผลิตภัณฑ์ที่ได้รับการยอมรับในระดับพื้นฐาน       </w:t>
            </w:r>
          </w:p>
          <w:p w:rsidR="000966A1" w:rsidRPr="005635D2" w:rsidRDefault="000966A1" w:rsidP="000966A1">
            <w:pPr>
              <w:tabs>
                <w:tab w:val="left" w:pos="1418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และท้องถิ่น</w:t>
            </w:r>
          </w:p>
          <w:p w:rsidR="000966A1" w:rsidRPr="005635D2" w:rsidRDefault="000966A1" w:rsidP="000966A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2. มีการพัฒนารูปแบบผลิตภัณฑ์  ออกแบบผลิตภัณฑ์ ออกแบบบรรจุภัณฑ์ ที่มีคุณภาพ</w:t>
            </w:r>
          </w:p>
          <w:p w:rsidR="000966A1" w:rsidRPr="005635D2" w:rsidRDefault="000966A1" w:rsidP="000966A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3. เป็นผลิตภัณฑ์ที่สามารถผลิตซ้ำได้ในปริมาณและคุณภาพใกล้เคียงกัน</w:t>
            </w:r>
          </w:p>
          <w:p w:rsidR="000966A1" w:rsidRPr="005635D2" w:rsidRDefault="000966A1" w:rsidP="000966A1">
            <w:pPr>
              <w:ind w:left="720" w:firstLine="720"/>
              <w:rPr>
                <w:rFonts w:ascii="TH SarabunPSK" w:hAnsi="TH SarabunPSK" w:cs="TH SarabunPSK"/>
                <w:sz w:val="32"/>
                <w:szCs w:val="32"/>
              </w:rPr>
            </w:pP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>4. เป็นผลิตภัณฑ์ที่มีเอกลักษณ์โดดเด่นเฉพาะตัว โดยนำเสนอเรื่องราวที่สร้างสรรค์</w:t>
            </w:r>
          </w:p>
          <w:p w:rsidR="000966A1" w:rsidRPr="005635D2" w:rsidRDefault="000966A1" w:rsidP="000966A1">
            <w:pPr>
              <w:ind w:left="720" w:firstLine="720"/>
              <w:rPr>
                <w:rFonts w:ascii="TH SarabunPSK" w:hAnsi="TH SarabunPSK" w:cs="TH SarabunPSK"/>
                <w:sz w:val="32"/>
                <w:szCs w:val="32"/>
              </w:rPr>
            </w:pP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และน่าสนใจ </w:t>
            </w:r>
          </w:p>
          <w:p w:rsidR="000966A1" w:rsidRPr="005635D2" w:rsidRDefault="000966A1" w:rsidP="000966A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5. เป็นผลิตภัณฑ์ที่มีมาตรฐาน และมีตลาดการจำหน่ายที่ถาวรในช่องทางใด ช่องทางหนึ่ง</w:t>
            </w:r>
          </w:p>
          <w:p w:rsidR="000966A1" w:rsidRPr="005635D2" w:rsidRDefault="000966A1" w:rsidP="000966A1">
            <w:pPr>
              <w:tabs>
                <w:tab w:val="left" w:pos="1418"/>
                <w:tab w:val="left" w:pos="156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6. เป็นผลิตภัณฑ์ที่มีแบรนด์สินค้า ที่สามารถนำไปใช้ส่งเสริมการตลาด</w:t>
            </w:r>
          </w:p>
          <w:p w:rsidR="000966A1" w:rsidRPr="005635D2" w:rsidRDefault="000966A1" w:rsidP="000966A1">
            <w:pPr>
              <w:tabs>
                <w:tab w:val="left" w:pos="1418"/>
                <w:tab w:val="left" w:pos="1560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966A1" w:rsidRPr="005635D2" w:rsidRDefault="000966A1" w:rsidP="000966A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635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กิจกรรมที่ 2  พัฒนาผลิตภัณฑ์ </w:t>
            </w:r>
            <w:r w:rsidRPr="005635D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OTOP </w:t>
            </w:r>
            <w:r w:rsidRPr="005635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โดยเครือข่ายองค์ความรู้ </w:t>
            </w:r>
            <w:r w:rsidRPr="005635D2">
              <w:rPr>
                <w:rFonts w:ascii="TH SarabunPSK" w:hAnsi="TH SarabunPSK" w:cs="TH SarabunPSK"/>
                <w:sz w:val="32"/>
                <w:szCs w:val="32"/>
              </w:rPr>
              <w:t>KBO</w:t>
            </w:r>
            <w:r w:rsidRPr="005635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จังหวัด </w:t>
            </w:r>
          </w:p>
          <w:p w:rsidR="000966A1" w:rsidRPr="005635D2" w:rsidRDefault="000966A1" w:rsidP="000966A1">
            <w:pPr>
              <w:ind w:left="1440" w:hanging="1440"/>
              <w:rPr>
                <w:rFonts w:ascii="TH SarabunPSK" w:hAnsi="TH SarabunPSK" w:cs="TH SarabunPSK"/>
                <w:sz w:val="32"/>
                <w:szCs w:val="32"/>
              </w:rPr>
            </w:pPr>
            <w:r w:rsidRPr="005635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  <w:r w:rsidRPr="005635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ab/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1. พัฒนายกระดับผลิตภัณฑ์ </w:t>
            </w:r>
            <w:r w:rsidRPr="005635D2">
              <w:rPr>
                <w:rFonts w:ascii="TH SarabunPSK" w:hAnsi="TH SarabunPSK" w:cs="TH SarabunPSK"/>
                <w:sz w:val="32"/>
                <w:szCs w:val="32"/>
              </w:rPr>
              <w:t xml:space="preserve">OTOP 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>ให้มีคุณภาพ ได้มาตรฐาน มีบรรจุภัณฑ์ที่เหมาะสม</w:t>
            </w:r>
            <w:r w:rsidRPr="005635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          </w:t>
            </w:r>
          </w:p>
          <w:p w:rsidR="000966A1" w:rsidRPr="005635D2" w:rsidRDefault="000966A1" w:rsidP="000966A1">
            <w:pPr>
              <w:ind w:left="1440" w:hanging="1440"/>
              <w:rPr>
                <w:rFonts w:ascii="TH SarabunPSK" w:hAnsi="TH SarabunPSK" w:cs="TH SarabunPSK"/>
                <w:sz w:val="32"/>
                <w:szCs w:val="32"/>
              </w:rPr>
            </w:pPr>
            <w:r w:rsidRPr="005635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                      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และสามารถเพิ่มมูลค่า สร้างนวัตกรรม  </w:t>
            </w:r>
          </w:p>
          <w:p w:rsidR="000966A1" w:rsidRPr="005635D2" w:rsidRDefault="000966A1" w:rsidP="000966A1">
            <w:pPr>
              <w:tabs>
                <w:tab w:val="left" w:pos="1701"/>
                <w:tab w:val="left" w:pos="1757"/>
              </w:tabs>
              <w:ind w:left="1757" w:hanging="1190"/>
              <w:rPr>
                <w:rFonts w:ascii="TH SarabunPSK" w:hAnsi="TH SarabunPSK" w:cs="TH SarabunPSK"/>
                <w:sz w:val="32"/>
                <w:szCs w:val="32"/>
              </w:rPr>
            </w:pP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2. เพื่อเตรียมผลิตภัณฑ์ </w:t>
            </w:r>
            <w:r w:rsidRPr="005635D2">
              <w:rPr>
                <w:rFonts w:ascii="TH SarabunPSK" w:hAnsi="TH SarabunPSK" w:cs="TH SarabunPSK"/>
                <w:sz w:val="32"/>
                <w:szCs w:val="32"/>
              </w:rPr>
              <w:t xml:space="preserve">OTOP 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ที่ผ่านกระบวนการพัฒนาโดยคณะกรรมการเครือข่าย    องค์ความรู้ </w:t>
            </w:r>
            <w:r w:rsidRPr="005635D2">
              <w:rPr>
                <w:rFonts w:ascii="TH SarabunPSK" w:hAnsi="TH SarabunPSK" w:cs="TH SarabunPSK"/>
                <w:sz w:val="32"/>
                <w:szCs w:val="32"/>
              </w:rPr>
              <w:t xml:space="preserve">KBO 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>จังหวัด ๆ ละ 1 ผลิตภัณฑ์ เข้าร่วมประกวดและเผยแพร่ผลการดำเนินงาน</w:t>
            </w:r>
          </w:p>
          <w:p w:rsidR="000966A1" w:rsidRPr="005635D2" w:rsidRDefault="000966A1" w:rsidP="000966A1">
            <w:pPr>
              <w:tabs>
                <w:tab w:val="left" w:pos="1276"/>
              </w:tabs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  <w:r w:rsidRPr="005635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ขั้นตอน/วิธีดำเนินการ</w:t>
            </w:r>
          </w:p>
          <w:p w:rsidR="000966A1" w:rsidRPr="005635D2" w:rsidRDefault="000966A1" w:rsidP="000966A1">
            <w:pPr>
              <w:tabs>
                <w:tab w:val="left" w:pos="1418"/>
              </w:tabs>
              <w:ind w:firstLine="597"/>
              <w:rPr>
                <w:rFonts w:ascii="TH SarabunPSK" w:hAnsi="TH SarabunPSK" w:cs="TH SarabunPSK"/>
                <w:sz w:val="32"/>
                <w:szCs w:val="32"/>
              </w:rPr>
            </w:pP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1. จังหวัดเตรียมความพร้อมกระบวนการพัฒนาผลิตภัณฑ์ของกลุ่มผู้ผลิต ผู้ประกอบการ </w:t>
            </w:r>
            <w:r w:rsidRPr="005635D2">
              <w:rPr>
                <w:rFonts w:ascii="TH SarabunPSK" w:hAnsi="TH SarabunPSK" w:cs="TH SarabunPSK"/>
                <w:sz w:val="32"/>
                <w:szCs w:val="32"/>
              </w:rPr>
              <w:t>OTOP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5635D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เพื่อต่อยอดการพัฒนาผลิตภัณฑ์        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</w:p>
          <w:p w:rsidR="00BE17B3" w:rsidRPr="005635D2" w:rsidRDefault="000966A1" w:rsidP="00BE17B3">
            <w:pPr>
              <w:tabs>
                <w:tab w:val="left" w:pos="1418"/>
              </w:tabs>
              <w:ind w:firstLine="597"/>
              <w:rPr>
                <w:rFonts w:ascii="TH SarabunPSK" w:hAnsi="TH SarabunPSK" w:cs="TH SarabunPSK"/>
                <w:sz w:val="32"/>
                <w:szCs w:val="32"/>
              </w:rPr>
            </w:pP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>2. คณะกรรมการเครือข่าย</w:t>
            </w:r>
            <w:r w:rsidRPr="005635D2">
              <w:rPr>
                <w:rFonts w:ascii="TH SarabunPSK" w:hAnsi="TH SarabunPSK" w:cs="TH SarabunPSK"/>
                <w:sz w:val="32"/>
                <w:szCs w:val="32"/>
              </w:rPr>
              <w:t xml:space="preserve"> KBO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จังหวัด ร่วมกับหน่วยงานภาคีภาครัฐ เอกชน หรือสถาบันการศึกษา ให้การสนับสนุนกลุ่มผู้ผลิต ผู้ประกอบการ </w:t>
            </w:r>
            <w:r w:rsidRPr="005635D2">
              <w:rPr>
                <w:rFonts w:ascii="TH SarabunPSK" w:hAnsi="TH SarabunPSK" w:cs="TH SarabunPSK"/>
                <w:sz w:val="32"/>
                <w:szCs w:val="32"/>
              </w:rPr>
              <w:t xml:space="preserve">OTOP 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ตามความต้องการของกลุ่ม   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</w:p>
          <w:p w:rsidR="000966A1" w:rsidRPr="005635D2" w:rsidRDefault="000966A1" w:rsidP="00BE17B3">
            <w:pPr>
              <w:tabs>
                <w:tab w:val="left" w:pos="1418"/>
              </w:tabs>
              <w:ind w:firstLine="597"/>
              <w:rPr>
                <w:rFonts w:ascii="TH SarabunPSK" w:hAnsi="TH SarabunPSK" w:cs="TH SarabunPSK"/>
                <w:sz w:val="32"/>
                <w:szCs w:val="32"/>
              </w:rPr>
            </w:pP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3. พัฒนาผลิตภัณฑ์ </w:t>
            </w:r>
            <w:r w:rsidRPr="005635D2">
              <w:rPr>
                <w:rFonts w:ascii="TH SarabunPSK" w:hAnsi="TH SarabunPSK" w:cs="TH SarabunPSK"/>
                <w:sz w:val="32"/>
                <w:szCs w:val="32"/>
              </w:rPr>
              <w:t>OTOP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ของกลุ่มผู้ผลิต ผู้ประกอบการ </w:t>
            </w:r>
            <w:r w:rsidRPr="005635D2">
              <w:rPr>
                <w:rFonts w:ascii="TH SarabunPSK" w:hAnsi="TH SarabunPSK" w:cs="TH SarabunPSK"/>
                <w:sz w:val="32"/>
                <w:szCs w:val="32"/>
              </w:rPr>
              <w:t xml:space="preserve">OTOP 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>เป้าหมาย ตามแผน</w:t>
            </w:r>
            <w:r w:rsidRPr="005635D2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>พัฒนา</w:t>
            </w:r>
            <w:r w:rsidRPr="005635D2">
              <w:rPr>
                <w:rFonts w:ascii="TH SarabunPSK" w:hAnsi="TH SarabunPSK" w:cs="TH SarabunPSK" w:hint="cs"/>
                <w:sz w:val="32"/>
                <w:szCs w:val="32"/>
                <w:cs/>
              </w:rPr>
              <w:t>ผลิตภัณฑ์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เช่น การยกระดับคุณภาพ ผลิตภัณฑ์ ทิศทางแนวโน้มการตลาด การออกแบบผลิตภัณฑ์ </w:t>
            </w:r>
            <w:r w:rsidR="00BE17B3" w:rsidRPr="005635D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การสร้างแบรนด์ เรื่องราวของผลิตภัณฑ์ การเพิ่มมูลค่า ความคิดริเริ่มนวัตกรรม สร้างสรรค์ พัฒนาผลิตภัณฑ์ตามความเหมาะสมของแต่ละผลิตภัณฑ์ การลงพื้นที่ไปให้องค์ความรู้ คำแนะนำปรึกษา </w:t>
            </w:r>
            <w:r w:rsidR="00BE17B3" w:rsidRPr="005635D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ณ สถานที่ผลิตในเชิงลึก </w:t>
            </w:r>
          </w:p>
          <w:p w:rsidR="00BE17B3" w:rsidRPr="005635D2" w:rsidRDefault="00BE17B3" w:rsidP="00BE17B3">
            <w:pPr>
              <w:ind w:firstLine="720"/>
              <w:rPr>
                <w:rFonts w:ascii="TH SarabunPSK" w:hAnsi="TH SarabunPSK" w:cs="TH SarabunPSK"/>
                <w:sz w:val="32"/>
                <w:szCs w:val="32"/>
              </w:rPr>
            </w:pP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4. คณะกรรมการเครือข่าย </w:t>
            </w:r>
            <w:r w:rsidRPr="005635D2">
              <w:rPr>
                <w:rFonts w:ascii="TH SarabunPSK" w:hAnsi="TH SarabunPSK" w:cs="TH SarabunPSK"/>
                <w:sz w:val="32"/>
                <w:szCs w:val="32"/>
              </w:rPr>
              <w:t xml:space="preserve">KBO 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จังหวัด ติดตามสนับสนุนการพัฒนาผลิตภัณฑ์ที่ได้รับ     การพัฒนา </w:t>
            </w:r>
          </w:p>
          <w:p w:rsidR="00BE17B3" w:rsidRPr="005635D2" w:rsidRDefault="00BE17B3" w:rsidP="00BE17B3">
            <w:pPr>
              <w:ind w:left="30" w:firstLine="567"/>
              <w:rPr>
                <w:rFonts w:ascii="TH SarabunPSK" w:hAnsi="TH SarabunPSK" w:cs="TH SarabunPSK"/>
                <w:sz w:val="32"/>
                <w:szCs w:val="32"/>
              </w:rPr>
            </w:pP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 xml:space="preserve">5. กลุ่มผู้ผลิต ผู้ประกอบการ </w:t>
            </w:r>
            <w:r w:rsidRPr="005635D2">
              <w:rPr>
                <w:rFonts w:ascii="TH SarabunPSK" w:hAnsi="TH SarabunPSK" w:cs="TH SarabunPSK"/>
                <w:sz w:val="32"/>
                <w:szCs w:val="32"/>
              </w:rPr>
              <w:t xml:space="preserve">OTOP 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>นำผลิตภัณฑ์ที่ได้รับการพัฒนา ทำการทดสอบตลาด</w:t>
            </w:r>
          </w:p>
          <w:p w:rsidR="00BE17B3" w:rsidRPr="005635D2" w:rsidRDefault="00BE17B3" w:rsidP="00BE17B3">
            <w:pPr>
              <w:tabs>
                <w:tab w:val="left" w:pos="170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เพื่อนำข้อมูลมาปรับปรุงผลิตภัณฑ์ ให้เป็นที่ต้องการของตลาดมากที่สุด                                          </w:t>
            </w:r>
          </w:p>
          <w:p w:rsidR="00BE17B3" w:rsidRPr="005635D2" w:rsidRDefault="00BE17B3" w:rsidP="00BE17B3">
            <w:pPr>
              <w:tabs>
                <w:tab w:val="left" w:pos="1701"/>
              </w:tabs>
              <w:ind w:firstLine="597"/>
              <w:rPr>
                <w:rFonts w:ascii="TH SarabunPSK" w:hAnsi="TH SarabunPSK" w:cs="TH SarabunPSK"/>
                <w:sz w:val="32"/>
                <w:szCs w:val="32"/>
              </w:rPr>
            </w:pP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6. จังหวัดสนับสนุนให้ผลิตภัณฑ์ </w:t>
            </w:r>
            <w:r w:rsidRPr="005635D2">
              <w:rPr>
                <w:rFonts w:ascii="TH SarabunPSK" w:hAnsi="TH SarabunPSK" w:cs="TH SarabunPSK"/>
                <w:sz w:val="32"/>
                <w:szCs w:val="32"/>
              </w:rPr>
              <w:t xml:space="preserve">OTOP 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ของกลุ่มผู้ผลิต ผู้ประกอบการ </w:t>
            </w:r>
            <w:r w:rsidRPr="005635D2">
              <w:rPr>
                <w:rFonts w:ascii="TH SarabunPSK" w:hAnsi="TH SarabunPSK" w:cs="TH SarabunPSK"/>
                <w:sz w:val="32"/>
                <w:szCs w:val="32"/>
              </w:rPr>
              <w:t>OTOP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เป้าหมาย  </w:t>
            </w:r>
          </w:p>
          <w:p w:rsidR="00BE17B3" w:rsidRPr="005635D2" w:rsidRDefault="00BE17B3" w:rsidP="00BE17B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มีช่องทางในการแสดงและจำหน่ายในตลาด            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</w:p>
          <w:p w:rsidR="00BE17B3" w:rsidRPr="005635D2" w:rsidRDefault="00BE17B3" w:rsidP="00BE17B3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  <w:r w:rsidRPr="005635D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7. จังหวัดจัดเวทีคัดเลือกผลิตภัณฑ์ </w:t>
            </w:r>
            <w:r w:rsidRPr="005635D2">
              <w:rPr>
                <w:rFonts w:ascii="TH SarabunPSK" w:hAnsi="TH SarabunPSK" w:cs="TH SarabunPSK"/>
                <w:sz w:val="32"/>
                <w:szCs w:val="32"/>
              </w:rPr>
              <w:t xml:space="preserve">OTOP 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เป้าหมาย จำนวน 1 ผลิตภัณฑ์ </w:t>
            </w:r>
            <w:r w:rsidRPr="005635D2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>เป็นผลิตภัณฑ์</w:t>
            </w:r>
          </w:p>
          <w:p w:rsidR="00BE17B3" w:rsidRPr="005635D2" w:rsidRDefault="00BE17B3" w:rsidP="00BE17B3">
            <w:pPr>
              <w:tabs>
                <w:tab w:val="left" w:pos="1418"/>
                <w:tab w:val="left" w:pos="170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5635D2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>ประเภทกลุ่มผู้ผลิตชุมชน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ที่มีความโดดเด่น มีนวัตกรรม เข้าร่วมประกวดและเผยแพร่ผลการดำเนินงานเครือข่ายองค์ความรู้</w:t>
            </w:r>
            <w:r w:rsidRPr="005635D2">
              <w:rPr>
                <w:rFonts w:ascii="TH SarabunPSK" w:hAnsi="TH SarabunPSK" w:cs="TH SarabunPSK"/>
                <w:sz w:val="32"/>
                <w:szCs w:val="32"/>
              </w:rPr>
              <w:t xml:space="preserve"> KBO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จังหวัด </w:t>
            </w:r>
          </w:p>
          <w:p w:rsidR="00BE17B3" w:rsidRPr="005635D2" w:rsidRDefault="00BE17B3" w:rsidP="00BE17B3">
            <w:pPr>
              <w:tabs>
                <w:tab w:val="left" w:pos="1418"/>
                <w:tab w:val="left" w:pos="170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8. จังหวัดนำผลิตภัณฑ์มาจัดแสดง และร่วมประกวดผลงานในส่วนกลาง</w:t>
            </w:r>
          </w:p>
          <w:p w:rsidR="008404F9" w:rsidRPr="005635D2" w:rsidRDefault="008404F9" w:rsidP="008404F9">
            <w:pPr>
              <w:spacing w:before="120" w:after="120"/>
              <w:rPr>
                <w:rFonts w:ascii="TH SarabunPSK" w:hAnsi="TH SarabunPSK" w:cs="TH SarabunPSK"/>
                <w:sz w:val="32"/>
                <w:szCs w:val="32"/>
              </w:rPr>
            </w:pPr>
            <w:r w:rsidRPr="005635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กลุ่มเป้าหมาย</w:t>
            </w:r>
            <w:r w:rsidRPr="005635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ab/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ผู้ผลิต ผู้ประกอบการ </w:t>
            </w:r>
            <w:r w:rsidRPr="005635D2">
              <w:rPr>
                <w:rFonts w:ascii="TH SarabunPSK" w:hAnsi="TH SarabunPSK" w:cs="TH SarabunPSK"/>
                <w:sz w:val="32"/>
                <w:szCs w:val="32"/>
              </w:rPr>
              <w:t xml:space="preserve">OTOP 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จังหวัดละ </w:t>
            </w:r>
            <w:r w:rsidRPr="005635D2">
              <w:rPr>
                <w:rFonts w:ascii="TH SarabunPSK" w:hAnsi="TH SarabunPSK" w:cs="TH SarabunPSK"/>
                <w:sz w:val="32"/>
                <w:szCs w:val="32"/>
              </w:rPr>
              <w:t>20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กลุ่ม/ผลิตภัณฑ์ รวม </w:t>
            </w:r>
            <w:r w:rsidRPr="005635D2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 w:rsidRPr="005635D2">
              <w:rPr>
                <w:rFonts w:ascii="TH SarabunPSK" w:hAnsi="TH SarabunPSK" w:cs="TH SarabunPSK"/>
                <w:sz w:val="32"/>
                <w:szCs w:val="32"/>
              </w:rPr>
              <w:t>520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ผลิตภัณฑ์</w:t>
            </w:r>
          </w:p>
          <w:p w:rsidR="008404F9" w:rsidRPr="005635D2" w:rsidRDefault="008404F9" w:rsidP="008404F9">
            <w:pPr>
              <w:spacing w:after="12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635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ระยะเวลาดำเนินการ  </w:t>
            </w:r>
            <w:r w:rsidRPr="005635D2">
              <w:rPr>
                <w:rFonts w:ascii="TH SarabunPSK" w:hAnsi="TH SarabunPSK" w:cs="TH SarabunPSK" w:hint="cs"/>
                <w:sz w:val="32"/>
                <w:szCs w:val="32"/>
                <w:cs/>
              </w:rPr>
              <w:t>ดำเนินการใน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>ไตรมาส 1   (ตุลาคม –</w:t>
            </w:r>
            <w:r w:rsidRPr="005635D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ธันวาคม 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>2562)</w:t>
            </w:r>
          </w:p>
          <w:p w:rsidR="008404F9" w:rsidRPr="005635D2" w:rsidRDefault="008404F9" w:rsidP="008404F9">
            <w:pPr>
              <w:spacing w:before="120" w:after="12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635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งบประมาณ </w:t>
            </w:r>
            <w:r w:rsidRPr="005635D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</w:t>
            </w:r>
            <w:r w:rsidRPr="005635D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จำนวน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49,856,000 บาท จังหวัดละ 656,000 บาท  </w:t>
            </w:r>
          </w:p>
          <w:p w:rsidR="008404F9" w:rsidRPr="005635D2" w:rsidRDefault="008404F9" w:rsidP="008404F9">
            <w:pPr>
              <w:spacing w:before="120" w:after="120"/>
              <w:rPr>
                <w:rFonts w:ascii="TH SarabunPSK" w:hAnsi="TH SarabunPSK" w:cs="TH SarabunPSK"/>
                <w:sz w:val="32"/>
                <w:szCs w:val="32"/>
              </w:rPr>
            </w:pPr>
            <w:r w:rsidRPr="005635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หน่วยดำเนินการ  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>สำนักงานพัฒนาชุมชนจังหวัด</w:t>
            </w:r>
          </w:p>
          <w:p w:rsidR="008404F9" w:rsidRPr="005635D2" w:rsidRDefault="008404F9" w:rsidP="008404F9">
            <w:pPr>
              <w:spacing w:before="120" w:after="12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635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พื้นที่ดำเนินการ   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ระดับจังหวัด/อำเภอ (สถานที่ราชการ/เอกชน) </w:t>
            </w:r>
          </w:p>
          <w:p w:rsidR="008404F9" w:rsidRPr="005635D2" w:rsidRDefault="008404F9" w:rsidP="008404F9">
            <w:pPr>
              <w:spacing w:before="12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635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ผลที่คาดว่าจะได้รับ </w:t>
            </w:r>
          </w:p>
          <w:p w:rsidR="008404F9" w:rsidRPr="005635D2" w:rsidRDefault="008404F9" w:rsidP="008404F9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1. ผลิตภัณฑ์ของกลุ่มผู้ผลิต ผู้ประกอบการ </w:t>
            </w:r>
            <w:r w:rsidRPr="005635D2">
              <w:rPr>
                <w:rFonts w:ascii="TH SarabunPSK" w:hAnsi="TH SarabunPSK" w:cs="TH SarabunPSK"/>
                <w:sz w:val="32"/>
                <w:szCs w:val="32"/>
              </w:rPr>
              <w:t xml:space="preserve">OTOP 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ได้รับการพัฒนาผลิตภัณฑ์ </w:t>
            </w:r>
          </w:p>
          <w:p w:rsidR="008404F9" w:rsidRPr="005635D2" w:rsidRDefault="008404F9" w:rsidP="008404F9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รูปแบบ หรือบรรจุภัณฑ์ ที่เหมาะสม มีมูลค่าเพิ่มขึ้น จำนวน </w:t>
            </w:r>
            <w:r w:rsidRPr="005635D2">
              <w:rPr>
                <w:rFonts w:ascii="TH SarabunPSK" w:hAnsi="TH SarabunPSK" w:cs="TH SarabunPSK"/>
                <w:sz w:val="32"/>
                <w:szCs w:val="32"/>
              </w:rPr>
              <w:t xml:space="preserve">20 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>ผลิตภัณฑ์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</w:p>
          <w:p w:rsidR="008404F9" w:rsidRPr="005635D2" w:rsidRDefault="008404F9" w:rsidP="008404F9">
            <w:pPr>
              <w:ind w:left="720" w:firstLine="72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2. มีการแลกเปลี่ยนเรียนรู้ของคณะกรรมการเครือข่าย </w:t>
            </w:r>
            <w:r w:rsidRPr="005635D2">
              <w:rPr>
                <w:rFonts w:ascii="TH SarabunPSK" w:hAnsi="TH SarabunPSK" w:cs="TH SarabunPSK"/>
                <w:sz w:val="32"/>
                <w:szCs w:val="32"/>
              </w:rPr>
              <w:t xml:space="preserve">KBO 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จังหวัด </w:t>
            </w:r>
          </w:p>
          <w:p w:rsidR="008404F9" w:rsidRPr="005635D2" w:rsidRDefault="008404F9" w:rsidP="008404F9">
            <w:pPr>
              <w:tabs>
                <w:tab w:val="left" w:pos="1701"/>
              </w:tabs>
              <w:ind w:left="720" w:firstLine="72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>3. ผลิตภัณฑ์ที่ได้รับการพัฒนาสามารถจำหน่ายและแข่งขันทางการตลาดได้</w:t>
            </w:r>
          </w:p>
          <w:p w:rsidR="008404F9" w:rsidRPr="005635D2" w:rsidRDefault="008404F9" w:rsidP="008404F9">
            <w:pPr>
              <w:tabs>
                <w:tab w:val="left" w:pos="1701"/>
              </w:tabs>
              <w:ind w:left="720" w:firstLine="720"/>
              <w:jc w:val="thaiDistribute"/>
              <w:rPr>
                <w:rFonts w:ascii="TH SarabunPSK" w:hAnsi="TH SarabunPSK" w:cs="TH SarabunPSK"/>
                <w:sz w:val="12"/>
                <w:szCs w:val="12"/>
              </w:rPr>
            </w:pPr>
          </w:p>
          <w:p w:rsidR="008404F9" w:rsidRPr="005635D2" w:rsidRDefault="008404F9" w:rsidP="008404F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635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ตัวชี้วัดกิจกรรม  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>ผลิตภัณฑ์ของกลุ่มผู้ผลิตชุมชน ได้รับการพัฒนาผลิตภัณฑ์ รูปแบบ หรือบรรจุภัณฑ์</w:t>
            </w:r>
          </w:p>
          <w:p w:rsidR="008404F9" w:rsidRPr="005635D2" w:rsidRDefault="008404F9" w:rsidP="008404F9">
            <w:pPr>
              <w:spacing w:line="233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ที่เหมาะสม มีมูลค่าเพิ่มขึ้น จำนวน 1,520 ผลิตภัณฑ์</w:t>
            </w:r>
          </w:p>
          <w:p w:rsidR="008404F9" w:rsidRPr="005635D2" w:rsidRDefault="008404F9" w:rsidP="008404F9">
            <w:pPr>
              <w:spacing w:line="233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635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เจ้าหน้าที่ผู้รับผิดชอบ   </w:t>
            </w:r>
          </w:p>
          <w:p w:rsidR="008404F9" w:rsidRPr="005635D2" w:rsidRDefault="008404F9" w:rsidP="008404F9">
            <w:pPr>
              <w:numPr>
                <w:ilvl w:val="0"/>
                <w:numId w:val="31"/>
              </w:numPr>
              <w:spacing w:line="233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5635D2">
              <w:rPr>
                <w:rFonts w:ascii="TH SarabunPSK" w:hAnsi="TH SarabunPSK" w:cs="TH SarabunPSK" w:hint="cs"/>
                <w:sz w:val="32"/>
                <w:szCs w:val="32"/>
                <w:cs/>
                <w:lang w:val="en-GB"/>
              </w:rPr>
              <w:t xml:space="preserve">นางสาวอาภรณ์  เพชรรัตน์  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ตำแหน่ง </w:t>
            </w:r>
            <w:r w:rsidRPr="005635D2">
              <w:rPr>
                <w:rFonts w:ascii="TH SarabunPSK" w:hAnsi="TH SarabunPSK" w:cs="TH SarabunPSK" w:hint="cs"/>
                <w:sz w:val="32"/>
                <w:szCs w:val="32"/>
                <w:cs/>
                <w:lang w:val="en-GB"/>
              </w:rPr>
              <w:t xml:space="preserve">ผู้อำนวยการกลุ่มงานส่งเสริมและพัฒนาผลิตภัณฑ์ชุมชน </w:t>
            </w:r>
          </w:p>
          <w:p w:rsidR="008404F9" w:rsidRPr="005635D2" w:rsidRDefault="008404F9" w:rsidP="008404F9">
            <w:pPr>
              <w:spacing w:line="233" w:lineRule="auto"/>
              <w:ind w:left="432"/>
              <w:rPr>
                <w:rFonts w:ascii="TH SarabunPSK" w:hAnsi="TH SarabunPSK" w:cs="TH SarabunPSK"/>
                <w:sz w:val="32"/>
                <w:szCs w:val="32"/>
              </w:rPr>
            </w:pPr>
            <w:r w:rsidRPr="005635D2">
              <w:rPr>
                <w:rFonts w:ascii="TH SarabunPSK" w:hAnsi="TH SarabunPSK" w:cs="TH SarabunPSK" w:hint="cs"/>
                <w:sz w:val="32"/>
                <w:szCs w:val="32"/>
                <w:cs/>
                <w:lang w:val="en-GB"/>
              </w:rPr>
              <w:t>โทรศัพท์ 08 1629 1315</w:t>
            </w:r>
          </w:p>
          <w:p w:rsidR="008404F9" w:rsidRPr="005635D2" w:rsidRDefault="008404F9" w:rsidP="008404F9">
            <w:pPr>
              <w:numPr>
                <w:ilvl w:val="0"/>
                <w:numId w:val="31"/>
              </w:numPr>
              <w:spacing w:line="233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>นางสาวนวพร  พิมพา   ตำแหน่ง นักวิชาการพัฒนาชุมชนชำนาญการ</w:t>
            </w:r>
            <w:r w:rsidRPr="005635D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  0 2141 6086</w:t>
            </w:r>
          </w:p>
          <w:p w:rsidR="000966A1" w:rsidRPr="005635D2" w:rsidRDefault="000966A1" w:rsidP="00465E0E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9F62C4" w:rsidRPr="005635D2" w:rsidRDefault="009F62C4" w:rsidP="009F62C4">
      <w:pPr>
        <w:tabs>
          <w:tab w:val="left" w:pos="851"/>
          <w:tab w:val="left" w:pos="1134"/>
          <w:tab w:val="left" w:pos="1560"/>
        </w:tabs>
        <w:rPr>
          <w:rFonts w:ascii="TH SarabunPSK" w:hAnsi="TH SarabunPSK" w:cs="TH SarabunPSK"/>
          <w:sz w:val="32"/>
          <w:szCs w:val="32"/>
        </w:rPr>
      </w:pPr>
      <w:r w:rsidRPr="005635D2">
        <w:rPr>
          <w:rFonts w:ascii="TH SarabunPSK" w:hAnsi="TH SarabunPSK" w:cs="TH SarabunPSK" w:hint="cs"/>
          <w:sz w:val="32"/>
          <w:szCs w:val="32"/>
          <w:cs/>
        </w:rPr>
        <w:lastRenderedPageBreak/>
        <w:t xml:space="preserve">  </w:t>
      </w:r>
    </w:p>
    <w:p w:rsidR="008404F9" w:rsidRPr="005635D2" w:rsidRDefault="008404F9" w:rsidP="009F62C4">
      <w:pPr>
        <w:tabs>
          <w:tab w:val="left" w:pos="851"/>
          <w:tab w:val="left" w:pos="1134"/>
          <w:tab w:val="left" w:pos="1560"/>
        </w:tabs>
        <w:rPr>
          <w:rFonts w:ascii="TH SarabunPSK" w:hAnsi="TH SarabunPSK" w:cs="TH SarabunPSK"/>
          <w:sz w:val="32"/>
          <w:szCs w:val="32"/>
        </w:rPr>
      </w:pPr>
    </w:p>
    <w:p w:rsidR="008404F9" w:rsidRPr="005635D2" w:rsidRDefault="008404F9" w:rsidP="009F62C4">
      <w:pPr>
        <w:tabs>
          <w:tab w:val="left" w:pos="851"/>
          <w:tab w:val="left" w:pos="1134"/>
          <w:tab w:val="left" w:pos="1560"/>
        </w:tabs>
        <w:rPr>
          <w:rFonts w:ascii="TH SarabunPSK" w:hAnsi="TH SarabunPSK" w:cs="TH SarabunPSK"/>
          <w:sz w:val="32"/>
          <w:szCs w:val="32"/>
        </w:rPr>
      </w:pPr>
    </w:p>
    <w:p w:rsidR="008404F9" w:rsidRPr="005635D2" w:rsidRDefault="008404F9" w:rsidP="009F62C4">
      <w:pPr>
        <w:tabs>
          <w:tab w:val="left" w:pos="851"/>
          <w:tab w:val="left" w:pos="1134"/>
          <w:tab w:val="left" w:pos="1560"/>
        </w:tabs>
        <w:rPr>
          <w:rFonts w:ascii="TH SarabunPSK" w:hAnsi="TH SarabunPSK" w:cs="TH SarabunPSK"/>
          <w:sz w:val="32"/>
          <w:szCs w:val="32"/>
        </w:rPr>
      </w:pPr>
    </w:p>
    <w:p w:rsidR="008404F9" w:rsidRPr="005635D2" w:rsidRDefault="008404F9" w:rsidP="009F62C4">
      <w:pPr>
        <w:tabs>
          <w:tab w:val="left" w:pos="851"/>
          <w:tab w:val="left" w:pos="1134"/>
          <w:tab w:val="left" w:pos="1560"/>
        </w:tabs>
        <w:rPr>
          <w:rFonts w:ascii="TH SarabunPSK" w:hAnsi="TH SarabunPSK" w:cs="TH SarabunPSK"/>
          <w:sz w:val="32"/>
          <w:szCs w:val="32"/>
        </w:rPr>
      </w:pPr>
    </w:p>
    <w:p w:rsidR="008404F9" w:rsidRPr="005635D2" w:rsidRDefault="008404F9" w:rsidP="009F62C4">
      <w:pPr>
        <w:tabs>
          <w:tab w:val="left" w:pos="851"/>
          <w:tab w:val="left" w:pos="1134"/>
          <w:tab w:val="left" w:pos="1560"/>
        </w:tabs>
        <w:rPr>
          <w:rFonts w:ascii="TH SarabunPSK" w:hAnsi="TH SarabunPSK" w:cs="TH SarabunPSK"/>
          <w:sz w:val="32"/>
          <w:szCs w:val="32"/>
        </w:rPr>
      </w:pPr>
    </w:p>
    <w:p w:rsidR="008404F9" w:rsidRPr="005635D2" w:rsidRDefault="008404F9" w:rsidP="009F62C4">
      <w:pPr>
        <w:tabs>
          <w:tab w:val="left" w:pos="851"/>
          <w:tab w:val="left" w:pos="1134"/>
          <w:tab w:val="left" w:pos="1560"/>
        </w:tabs>
        <w:rPr>
          <w:rFonts w:ascii="TH SarabunPSK" w:hAnsi="TH SarabunPSK" w:cs="TH SarabunPSK"/>
          <w:sz w:val="32"/>
          <w:szCs w:val="32"/>
        </w:rPr>
      </w:pPr>
    </w:p>
    <w:p w:rsidR="008404F9" w:rsidRPr="005635D2" w:rsidRDefault="008404F9" w:rsidP="009F62C4">
      <w:pPr>
        <w:tabs>
          <w:tab w:val="left" w:pos="851"/>
          <w:tab w:val="left" w:pos="1134"/>
          <w:tab w:val="left" w:pos="1560"/>
        </w:tabs>
        <w:rPr>
          <w:rFonts w:ascii="TH SarabunPSK" w:hAnsi="TH SarabunPSK" w:cs="TH SarabunPSK"/>
          <w:sz w:val="32"/>
          <w:szCs w:val="32"/>
        </w:rPr>
      </w:pPr>
    </w:p>
    <w:p w:rsidR="008404F9" w:rsidRPr="005635D2" w:rsidRDefault="008404F9" w:rsidP="009F62C4">
      <w:pPr>
        <w:tabs>
          <w:tab w:val="left" w:pos="851"/>
          <w:tab w:val="left" w:pos="1134"/>
          <w:tab w:val="left" w:pos="1560"/>
        </w:tabs>
        <w:rPr>
          <w:rFonts w:ascii="TH SarabunPSK" w:hAnsi="TH SarabunPSK" w:cs="TH SarabunPSK"/>
          <w:sz w:val="32"/>
          <w:szCs w:val="32"/>
        </w:rPr>
      </w:pPr>
    </w:p>
    <w:p w:rsidR="008404F9" w:rsidRPr="005635D2" w:rsidRDefault="008404F9" w:rsidP="009F62C4">
      <w:pPr>
        <w:tabs>
          <w:tab w:val="left" w:pos="851"/>
          <w:tab w:val="left" w:pos="1134"/>
          <w:tab w:val="left" w:pos="1560"/>
        </w:tabs>
        <w:rPr>
          <w:rFonts w:ascii="TH SarabunPSK" w:hAnsi="TH SarabunPSK" w:cs="TH SarabunPSK"/>
          <w:sz w:val="32"/>
          <w:szCs w:val="32"/>
          <w:cs/>
        </w:rPr>
      </w:pPr>
    </w:p>
    <w:p w:rsidR="009F62C4" w:rsidRPr="005635D2" w:rsidRDefault="009F62C4" w:rsidP="009F62C4">
      <w:pPr>
        <w:tabs>
          <w:tab w:val="left" w:pos="284"/>
        </w:tabs>
        <w:rPr>
          <w:rFonts w:ascii="TH SarabunPSK" w:hAnsi="TH SarabunPSK" w:cs="TH SarabunPSK"/>
          <w:b/>
          <w:bCs/>
          <w:sz w:val="32"/>
          <w:szCs w:val="32"/>
          <w:cs/>
        </w:rPr>
      </w:pPr>
      <w:r w:rsidRPr="005635D2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ab/>
      </w:r>
      <w:r w:rsidRPr="005635D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กิจกรรมหลักที่ 2 พัฒนาศักยภาพชุมชนท่องเที่ยว </w:t>
      </w:r>
      <w:r w:rsidRPr="005635D2">
        <w:rPr>
          <w:rFonts w:ascii="TH SarabunPSK" w:hAnsi="TH SarabunPSK" w:cs="TH SarabunPSK"/>
          <w:b/>
          <w:bCs/>
          <w:sz w:val="32"/>
          <w:szCs w:val="32"/>
        </w:rPr>
        <w:t xml:space="preserve">OTOP </w:t>
      </w:r>
      <w:r w:rsidRPr="005635D2">
        <w:rPr>
          <w:rFonts w:ascii="TH SarabunPSK" w:hAnsi="TH SarabunPSK" w:cs="TH SarabunPSK" w:hint="cs"/>
          <w:b/>
          <w:bCs/>
          <w:sz w:val="32"/>
          <w:szCs w:val="32"/>
          <w:cs/>
        </w:rPr>
        <w:t>นวัตวิถี</w:t>
      </w:r>
    </w:p>
    <w:p w:rsidR="009F62C4" w:rsidRPr="005635D2" w:rsidRDefault="009F62C4" w:rsidP="009F62C4">
      <w:pPr>
        <w:tabs>
          <w:tab w:val="left" w:pos="284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5635D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กิจกรรมย่อยที่ 1 พัฒนาศักยภาพชุมชนท่องเที่ยว </w:t>
      </w:r>
      <w:r w:rsidRPr="005635D2">
        <w:rPr>
          <w:rFonts w:ascii="TH SarabunPSK" w:hAnsi="TH SarabunPSK" w:cs="TH SarabunPSK"/>
          <w:b/>
          <w:bCs/>
          <w:sz w:val="32"/>
          <w:szCs w:val="32"/>
        </w:rPr>
        <w:t xml:space="preserve">OTOP </w:t>
      </w:r>
      <w:r w:rsidRPr="005635D2">
        <w:rPr>
          <w:rFonts w:ascii="TH SarabunPSK" w:hAnsi="TH SarabunPSK" w:cs="TH SarabunPSK" w:hint="cs"/>
          <w:b/>
          <w:bCs/>
          <w:sz w:val="32"/>
          <w:szCs w:val="32"/>
          <w:cs/>
        </w:rPr>
        <w:t>นวัตวิถี</w:t>
      </w:r>
    </w:p>
    <w:p w:rsidR="009F62C4" w:rsidRPr="005635D2" w:rsidRDefault="009F62C4" w:rsidP="009F62C4">
      <w:pPr>
        <w:tabs>
          <w:tab w:val="left" w:pos="284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5635D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635D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1. พัฒนาศักยภาพผู้ประกอบการเพื่อส่งเสริมการท่องเที่ยวโดยชุมชน</w:t>
      </w:r>
    </w:p>
    <w:p w:rsidR="009F62C4" w:rsidRPr="005635D2" w:rsidRDefault="009F62C4" w:rsidP="009F62C4">
      <w:pPr>
        <w:tabs>
          <w:tab w:val="left" w:pos="851"/>
        </w:tabs>
        <w:rPr>
          <w:rFonts w:ascii="TH SarabunPSK" w:hAnsi="TH SarabunPSK" w:cs="TH SarabunPSK"/>
          <w:sz w:val="32"/>
          <w:szCs w:val="32"/>
          <w:cs/>
        </w:rPr>
      </w:pPr>
      <w:r w:rsidRPr="005635D2">
        <w:rPr>
          <w:rFonts w:ascii="TH SarabunPSK" w:hAnsi="TH SarabunPSK" w:cs="TH SarabunPSK"/>
          <w:sz w:val="32"/>
          <w:szCs w:val="32"/>
          <w:cs/>
        </w:rPr>
        <w:tab/>
      </w:r>
      <w:r w:rsidRPr="005635D2">
        <w:rPr>
          <w:rFonts w:ascii="TH SarabunPSK" w:hAnsi="TH SarabunPSK" w:cs="TH SarabunPSK" w:hint="cs"/>
          <w:sz w:val="32"/>
          <w:szCs w:val="32"/>
          <w:cs/>
        </w:rPr>
        <w:t>1.1 ประชุมเชิงปฏิบัติการค้นหาผู้ประกอบการชุมชน (</w:t>
      </w:r>
      <w:r w:rsidRPr="005635D2">
        <w:rPr>
          <w:rFonts w:ascii="TH SarabunPSK" w:hAnsi="TH SarabunPSK" w:cs="TH SarabunPSK"/>
          <w:sz w:val="32"/>
          <w:szCs w:val="32"/>
        </w:rPr>
        <w:t>Champ</w:t>
      </w:r>
      <w:r w:rsidRPr="005635D2">
        <w:rPr>
          <w:rFonts w:ascii="TH SarabunPSK" w:hAnsi="TH SarabunPSK" w:cs="TH SarabunPSK" w:hint="cs"/>
          <w:sz w:val="32"/>
          <w:szCs w:val="32"/>
          <w:cs/>
        </w:rPr>
        <w:t>) และทดสอบโปรแกรม</w:t>
      </w:r>
    </w:p>
    <w:p w:rsidR="008404F9" w:rsidRPr="005635D2" w:rsidRDefault="008404F9" w:rsidP="008404F9">
      <w:pPr>
        <w:spacing w:before="60"/>
        <w:rPr>
          <w:rFonts w:ascii="TH SarabunPSK" w:hAnsi="TH SarabunPSK" w:cs="TH SarabunPSK"/>
          <w:sz w:val="32"/>
          <w:szCs w:val="32"/>
        </w:rPr>
      </w:pPr>
      <w:r w:rsidRPr="005635D2"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  <w:t xml:space="preserve">วัตถุประสงค์  </w:t>
      </w:r>
      <w:r w:rsidRPr="005635D2">
        <w:rPr>
          <w:rFonts w:ascii="TH SarabunPSK" w:hAnsi="TH SarabunPSK" w:cs="TH SarabunPSK"/>
          <w:spacing w:val="-4"/>
          <w:sz w:val="32"/>
          <w:szCs w:val="32"/>
          <w:cs/>
        </w:rPr>
        <w:tab/>
        <w:t xml:space="preserve">1. </w:t>
      </w:r>
      <w:r w:rsidRPr="005635D2">
        <w:rPr>
          <w:rFonts w:ascii="TH SarabunPSK" w:hAnsi="TH SarabunPSK" w:cs="TH SarabunPSK" w:hint="cs"/>
          <w:spacing w:val="-4"/>
          <w:sz w:val="32"/>
          <w:szCs w:val="32"/>
          <w:cs/>
        </w:rPr>
        <w:t>เพื่อ</w:t>
      </w:r>
      <w:r w:rsidRPr="005635D2">
        <w:rPr>
          <w:rFonts w:ascii="TH SarabunPSK" w:hAnsi="TH SarabunPSK" w:cs="TH SarabunPSK"/>
          <w:sz w:val="32"/>
          <w:szCs w:val="32"/>
          <w:cs/>
        </w:rPr>
        <w:t>ค้นหาผู้ประกอบการ</w:t>
      </w:r>
      <w:r w:rsidRPr="005635D2">
        <w:rPr>
          <w:rFonts w:ascii="TH SarabunPSK" w:hAnsi="TH SarabunPSK" w:cs="TH SarabunPSK" w:hint="cs"/>
          <w:sz w:val="32"/>
          <w:szCs w:val="32"/>
          <w:cs/>
        </w:rPr>
        <w:t xml:space="preserve">ชุมชน </w:t>
      </w:r>
      <w:r w:rsidRPr="005635D2">
        <w:rPr>
          <w:rFonts w:ascii="TH SarabunPSK" w:hAnsi="TH SarabunPSK" w:cs="TH SarabunPSK"/>
          <w:sz w:val="32"/>
          <w:szCs w:val="32"/>
          <w:cs/>
        </w:rPr>
        <w:t>(</w:t>
      </w:r>
      <w:r w:rsidRPr="005635D2">
        <w:rPr>
          <w:rFonts w:ascii="TH SarabunPSK" w:hAnsi="TH SarabunPSK" w:cs="TH SarabunPSK"/>
          <w:sz w:val="32"/>
          <w:szCs w:val="32"/>
        </w:rPr>
        <w:t>Champ</w:t>
      </w:r>
      <w:r w:rsidRPr="005635D2">
        <w:rPr>
          <w:rFonts w:ascii="TH SarabunPSK" w:hAnsi="TH SarabunPSK" w:cs="TH SarabunPSK"/>
          <w:sz w:val="32"/>
          <w:szCs w:val="32"/>
          <w:cs/>
        </w:rPr>
        <w:t>) เพื่อเป็นกลไกในการขับเคลื่อนการส่งเสริม</w:t>
      </w:r>
    </w:p>
    <w:p w:rsidR="008404F9" w:rsidRPr="005635D2" w:rsidRDefault="008404F9" w:rsidP="008404F9">
      <w:pPr>
        <w:rPr>
          <w:rFonts w:ascii="TH SarabunPSK" w:hAnsi="TH SarabunPSK" w:cs="TH SarabunPSK"/>
          <w:sz w:val="32"/>
          <w:szCs w:val="32"/>
        </w:rPr>
      </w:pPr>
      <w:r w:rsidRPr="005635D2">
        <w:rPr>
          <w:rFonts w:ascii="TH SarabunPSK" w:hAnsi="TH SarabunPSK" w:cs="TH SarabunPSK" w:hint="cs"/>
          <w:sz w:val="32"/>
          <w:szCs w:val="32"/>
          <w:cs/>
        </w:rPr>
        <w:t xml:space="preserve">                        </w:t>
      </w:r>
      <w:r w:rsidRPr="005635D2">
        <w:rPr>
          <w:rFonts w:ascii="TH SarabunPSK" w:hAnsi="TH SarabunPSK" w:cs="TH SarabunPSK"/>
          <w:sz w:val="32"/>
          <w:szCs w:val="32"/>
          <w:cs/>
        </w:rPr>
        <w:t>การท่องเที่ยวโดยชุมชน</w:t>
      </w:r>
    </w:p>
    <w:p w:rsidR="008404F9" w:rsidRPr="005635D2" w:rsidRDefault="008404F9" w:rsidP="008404F9">
      <w:pPr>
        <w:rPr>
          <w:rFonts w:ascii="TH SarabunPSK" w:hAnsi="TH SarabunPSK" w:cs="TH SarabunPSK"/>
          <w:spacing w:val="-6"/>
          <w:sz w:val="32"/>
          <w:szCs w:val="32"/>
        </w:rPr>
      </w:pPr>
      <w:r w:rsidRPr="005635D2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Pr="005635D2">
        <w:rPr>
          <w:rFonts w:ascii="TH SarabunPSK" w:hAnsi="TH SarabunPSK" w:cs="TH SarabunPSK"/>
          <w:sz w:val="32"/>
          <w:szCs w:val="32"/>
        </w:rPr>
        <w:tab/>
      </w:r>
      <w:r w:rsidRPr="005635D2">
        <w:rPr>
          <w:rFonts w:ascii="TH SarabunPSK" w:hAnsi="TH SarabunPSK" w:cs="TH SarabunPSK"/>
          <w:sz w:val="32"/>
          <w:szCs w:val="32"/>
        </w:rPr>
        <w:tab/>
        <w:t>2</w:t>
      </w:r>
      <w:r w:rsidRPr="005635D2">
        <w:rPr>
          <w:rFonts w:ascii="TH SarabunPSK" w:hAnsi="TH SarabunPSK" w:cs="TH SarabunPSK"/>
          <w:sz w:val="32"/>
          <w:szCs w:val="32"/>
          <w:cs/>
        </w:rPr>
        <w:t xml:space="preserve">. </w:t>
      </w:r>
      <w:r w:rsidRPr="005635D2">
        <w:rPr>
          <w:rFonts w:ascii="TH SarabunPSK" w:hAnsi="TH SarabunPSK" w:cs="TH SarabunPSK"/>
          <w:spacing w:val="-6"/>
          <w:sz w:val="32"/>
          <w:szCs w:val="32"/>
          <w:cs/>
        </w:rPr>
        <w:t>เพื่อพัฒนาศักยภาพของผู้ประกอบการชุมชนในการจัดทำโปรแกรมเพื่อถ่ายทอดองค์ความรู้</w:t>
      </w:r>
      <w:r w:rsidRPr="005635D2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 </w:t>
      </w:r>
    </w:p>
    <w:p w:rsidR="008404F9" w:rsidRPr="005635D2" w:rsidRDefault="008404F9" w:rsidP="008404F9">
      <w:pPr>
        <w:rPr>
          <w:rFonts w:ascii="TH SarabunPSK" w:hAnsi="TH SarabunPSK" w:cs="TH SarabunPSK"/>
          <w:spacing w:val="-6"/>
          <w:sz w:val="32"/>
          <w:szCs w:val="32"/>
        </w:rPr>
      </w:pPr>
      <w:r w:rsidRPr="005635D2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                           </w:t>
      </w:r>
      <w:r w:rsidRPr="005635D2">
        <w:rPr>
          <w:rFonts w:ascii="TH SarabunPSK" w:hAnsi="TH SarabunPSK" w:cs="TH SarabunPSK"/>
          <w:spacing w:val="-6"/>
          <w:sz w:val="32"/>
          <w:szCs w:val="32"/>
          <w:cs/>
        </w:rPr>
        <w:t>และรูปแบบการจัดนิทรรศการแบบกระจายที่ผู้ชมลงมือปฏิบัติด้วยตนเอง (</w:t>
      </w:r>
      <w:r w:rsidRPr="005635D2">
        <w:rPr>
          <w:rFonts w:ascii="TH SarabunPSK" w:hAnsi="TH SarabunPSK" w:cs="TH SarabunPSK"/>
          <w:spacing w:val="-6"/>
          <w:sz w:val="32"/>
          <w:szCs w:val="32"/>
        </w:rPr>
        <w:t xml:space="preserve">Decentralized </w:t>
      </w:r>
    </w:p>
    <w:p w:rsidR="008404F9" w:rsidRPr="005635D2" w:rsidRDefault="008404F9" w:rsidP="008404F9">
      <w:pPr>
        <w:rPr>
          <w:rFonts w:ascii="TH SarabunPSK" w:hAnsi="TH SarabunPSK" w:cs="TH SarabunPSK"/>
          <w:sz w:val="32"/>
          <w:szCs w:val="32"/>
          <w:cs/>
        </w:rPr>
      </w:pPr>
      <w:r w:rsidRPr="005635D2">
        <w:rPr>
          <w:rFonts w:ascii="TH SarabunPSK" w:hAnsi="TH SarabunPSK" w:cs="TH SarabunPSK"/>
          <w:spacing w:val="-6"/>
          <w:sz w:val="32"/>
          <w:szCs w:val="32"/>
        </w:rPr>
        <w:t xml:space="preserve">                           Hand </w:t>
      </w:r>
      <w:r w:rsidRPr="005635D2">
        <w:rPr>
          <w:rFonts w:ascii="TH SarabunPSK" w:hAnsi="TH SarabunPSK" w:cs="TH SarabunPSK"/>
          <w:spacing w:val="-6"/>
          <w:sz w:val="32"/>
          <w:szCs w:val="32"/>
          <w:cs/>
        </w:rPr>
        <w:t xml:space="preserve">– </w:t>
      </w:r>
      <w:r w:rsidRPr="005635D2">
        <w:rPr>
          <w:rFonts w:ascii="TH SarabunPSK" w:hAnsi="TH SarabunPSK" w:cs="TH SarabunPSK"/>
          <w:spacing w:val="-6"/>
          <w:sz w:val="32"/>
          <w:szCs w:val="32"/>
        </w:rPr>
        <w:t xml:space="preserve">On Program </w:t>
      </w:r>
      <w:proofErr w:type="gramStart"/>
      <w:r w:rsidRPr="005635D2">
        <w:rPr>
          <w:rFonts w:ascii="TH SarabunPSK" w:hAnsi="TH SarabunPSK" w:cs="TH SarabunPSK"/>
          <w:spacing w:val="-6"/>
          <w:sz w:val="32"/>
          <w:szCs w:val="32"/>
        </w:rPr>
        <w:t>Exhibition</w:t>
      </w:r>
      <w:r w:rsidRPr="005635D2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 </w:t>
      </w:r>
      <w:r w:rsidRPr="005635D2">
        <w:rPr>
          <w:rFonts w:ascii="TH SarabunPSK" w:hAnsi="TH SarabunPSK" w:cs="TH SarabunPSK"/>
          <w:spacing w:val="-6"/>
          <w:sz w:val="32"/>
          <w:szCs w:val="32"/>
          <w:cs/>
        </w:rPr>
        <w:t>:</w:t>
      </w:r>
      <w:proofErr w:type="gramEnd"/>
      <w:r w:rsidRPr="005635D2">
        <w:rPr>
          <w:rFonts w:ascii="TH SarabunPSK" w:hAnsi="TH SarabunPSK" w:cs="TH SarabunPSK"/>
          <w:spacing w:val="-6"/>
          <w:sz w:val="32"/>
          <w:szCs w:val="32"/>
          <w:cs/>
        </w:rPr>
        <w:t xml:space="preserve"> </w:t>
      </w:r>
      <w:r w:rsidRPr="005635D2">
        <w:rPr>
          <w:rFonts w:ascii="TH SarabunPSK" w:hAnsi="TH SarabunPSK" w:cs="TH SarabunPSK"/>
          <w:spacing w:val="-6"/>
          <w:sz w:val="32"/>
          <w:szCs w:val="32"/>
        </w:rPr>
        <w:t xml:space="preserve">D </w:t>
      </w:r>
      <w:r w:rsidRPr="005635D2">
        <w:rPr>
          <w:rFonts w:ascii="TH SarabunPSK" w:hAnsi="TH SarabunPSK" w:cs="TH SarabunPSK"/>
          <w:spacing w:val="-6"/>
          <w:sz w:val="32"/>
          <w:szCs w:val="32"/>
          <w:cs/>
        </w:rPr>
        <w:t xml:space="preserve">- </w:t>
      </w:r>
      <w:r w:rsidRPr="005635D2">
        <w:rPr>
          <w:rFonts w:ascii="TH SarabunPSK" w:hAnsi="TH SarabunPSK" w:cs="TH SarabunPSK"/>
          <w:spacing w:val="-6"/>
          <w:sz w:val="32"/>
          <w:szCs w:val="32"/>
        </w:rPr>
        <w:t>HOPE</w:t>
      </w:r>
      <w:r w:rsidRPr="005635D2">
        <w:rPr>
          <w:rFonts w:ascii="TH SarabunPSK" w:hAnsi="TH SarabunPSK" w:cs="TH SarabunPSK"/>
          <w:spacing w:val="-6"/>
          <w:sz w:val="32"/>
          <w:szCs w:val="32"/>
          <w:cs/>
        </w:rPr>
        <w:t>)</w:t>
      </w:r>
    </w:p>
    <w:p w:rsidR="007F5975" w:rsidRPr="005635D2" w:rsidRDefault="007F5975" w:rsidP="007F5975">
      <w:pPr>
        <w:ind w:right="-24"/>
        <w:jc w:val="thaiDistribute"/>
        <w:rPr>
          <w:rFonts w:ascii="TH SarabunPSK" w:hAnsi="TH SarabunPSK" w:cs="TH SarabunPSK"/>
          <w:sz w:val="12"/>
          <w:szCs w:val="12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7"/>
      </w:tblGrid>
      <w:tr w:rsidR="005635D2" w:rsidRPr="005635D2" w:rsidTr="004C4E98">
        <w:trPr>
          <w:trHeight w:hRule="exact" w:val="397"/>
          <w:tblHeader/>
        </w:trPr>
        <w:tc>
          <w:tcPr>
            <w:tcW w:w="9067" w:type="dxa"/>
            <w:shd w:val="clear" w:color="auto" w:fill="FFFFFF"/>
            <w:vAlign w:val="center"/>
          </w:tcPr>
          <w:p w:rsidR="0082223A" w:rsidRPr="005635D2" w:rsidRDefault="0082223A" w:rsidP="004C4E9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635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รายละเอียดการดำเนินกิจกรรม</w:t>
            </w:r>
          </w:p>
        </w:tc>
      </w:tr>
      <w:tr w:rsidR="005635D2" w:rsidRPr="005635D2" w:rsidTr="004C4E98">
        <w:tc>
          <w:tcPr>
            <w:tcW w:w="9067" w:type="dxa"/>
            <w:shd w:val="clear" w:color="auto" w:fill="auto"/>
          </w:tcPr>
          <w:p w:rsidR="008404F9" w:rsidRPr="005635D2" w:rsidRDefault="008404F9" w:rsidP="008404F9">
            <w:pPr>
              <w:spacing w:before="12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635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วิธีการ/ขั้นตอนการดำเนินงาน/เงื่อนไขของกิจกรรม</w:t>
            </w:r>
          </w:p>
          <w:p w:rsidR="008404F9" w:rsidRPr="005635D2" w:rsidRDefault="008404F9" w:rsidP="008404F9">
            <w:pPr>
              <w:ind w:firstLine="597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>1. กรมการพัฒนาชุมชนแจ้งจัดสรรงบประมาณให้จังหวัดที่มี</w:t>
            </w:r>
            <w:r w:rsidRPr="005635D2">
              <w:rPr>
                <w:rFonts w:ascii="TH SarabunPSK" w:hAnsi="TH SarabunPSK" w:cs="TH SarabunPSK" w:hint="cs"/>
                <w:sz w:val="32"/>
                <w:szCs w:val="32"/>
                <w:cs/>
              </w:rPr>
              <w:t>ชุมชนท่องเที่ยวเ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>ป้าหมาย</w:t>
            </w:r>
            <w:r w:rsidRPr="005635D2"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ที่ได้พิจารณา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ตามเกณฑ์การจัดระดับการพัฒนาชุมชนท่องเที่ยว </w:t>
            </w:r>
            <w:r w:rsidRPr="005635D2">
              <w:rPr>
                <w:rFonts w:ascii="TH SarabunPSK" w:hAnsi="TH SarabunPSK" w:cs="TH SarabunPSK"/>
                <w:sz w:val="32"/>
                <w:szCs w:val="32"/>
              </w:rPr>
              <w:t xml:space="preserve">OTOP 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นวัตวิถี ในระดับ </w:t>
            </w:r>
            <w:r w:rsidRPr="005635D2">
              <w:rPr>
                <w:rFonts w:ascii="TH SarabunPSK" w:hAnsi="TH SarabunPSK" w:cs="TH SarabunPSK"/>
                <w:sz w:val="32"/>
                <w:szCs w:val="32"/>
              </w:rPr>
              <w:t xml:space="preserve">B 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เป็นลำดับแรก และพิจารณาระดับ </w:t>
            </w:r>
            <w:r w:rsidRPr="005635D2">
              <w:rPr>
                <w:rFonts w:ascii="TH SarabunPSK" w:hAnsi="TH SarabunPSK" w:cs="TH SarabunPSK"/>
                <w:sz w:val="32"/>
                <w:szCs w:val="32"/>
              </w:rPr>
              <w:t xml:space="preserve">A 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>เป็นลำดับถัดไป</w:t>
            </w:r>
            <w:r w:rsidRPr="005635D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>โดยพิจารณาข้อมูลการพัฒนาและความพร้อมของชุมชนในด้านต่าง</w:t>
            </w:r>
            <w:r w:rsidRPr="005635D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>ๆ</w:t>
            </w:r>
            <w:r w:rsidRPr="005635D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จำนวน    76 จังหวัด </w:t>
            </w:r>
            <w:r w:rsidRPr="005635D2">
              <w:rPr>
                <w:rFonts w:ascii="TH SarabunPSK" w:hAnsi="TH SarabunPSK" w:cs="TH SarabunPSK" w:hint="cs"/>
                <w:sz w:val="32"/>
                <w:szCs w:val="32"/>
                <w:rtl/>
                <w:cs/>
              </w:rPr>
              <w:t>3</w:t>
            </w:r>
            <w:r w:rsidRPr="005635D2">
              <w:rPr>
                <w:rFonts w:ascii="TH SarabunPSK" w:hAnsi="TH SarabunPSK" w:cs="TH SarabunPSK" w:hint="cs"/>
                <w:sz w:val="32"/>
                <w:szCs w:val="32"/>
                <w:cs/>
              </w:rPr>
              <w:t>00 ชุมชน ตามบัญชีรายชื่อที่จังหวัดพิจารณาเสนอต่อกรมการพัฒนาชุมชน ภายใต้จำนวนชุมชนท่องเที่ยวที่กรมฯ จัดสรรให้ดำเนินการ</w:t>
            </w:r>
          </w:p>
          <w:p w:rsidR="008404F9" w:rsidRPr="005635D2" w:rsidRDefault="008404F9" w:rsidP="008404F9">
            <w:pPr>
              <w:ind w:firstLine="597"/>
              <w:rPr>
                <w:rFonts w:ascii="TH SarabunPSK" w:hAnsi="TH SarabunPSK" w:cs="TH SarabunPSK"/>
                <w:sz w:val="32"/>
                <w:szCs w:val="32"/>
              </w:rPr>
            </w:pP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>2. จังหวัด</w:t>
            </w:r>
            <w:r w:rsidRPr="005635D2">
              <w:rPr>
                <w:rFonts w:ascii="TH SarabunPSK" w:hAnsi="TH SarabunPSK" w:cs="TH SarabunPSK" w:hint="cs"/>
                <w:sz w:val="32"/>
                <w:szCs w:val="32"/>
                <w:cs/>
              </w:rPr>
              <w:t>แจ้งให้อำเภอ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>ที่มี</w:t>
            </w:r>
            <w:r w:rsidRPr="005635D2"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รายชื่อชุมชน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>เป้าหมาย</w:t>
            </w:r>
            <w:r w:rsidRPr="005635D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ดำเนินการ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>จัดทำรายละเอียดโครงการเพื่อเสนอขอใช้งบประมาณ</w:t>
            </w:r>
            <w:r w:rsidRPr="005635D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:rsidR="008404F9" w:rsidRPr="005635D2" w:rsidRDefault="008404F9" w:rsidP="008404F9">
            <w:pPr>
              <w:ind w:firstLine="59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635D2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Pr="005635D2">
              <w:rPr>
                <w:rFonts w:ascii="TH SarabunPSK" w:hAnsi="TH SarabunPSK" w:cs="TH SarabunPSK" w:hint="cs"/>
                <w:sz w:val="32"/>
                <w:szCs w:val="32"/>
                <w:cs/>
              </w:rPr>
              <w:t>อำเภอ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จัดการประชุมเชิงปฏิบัติการฯ </w:t>
            </w:r>
            <w:r w:rsidRPr="005635D2"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 2 ครั้ง ในพื้นที่ชุมชนท่องเที่ยวเป้าหมาย โดยกำหนดให้จัดกิจกรรม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>การประชุมเชิงปฏิบัติค้นหาผู้ประกอบการ (</w:t>
            </w:r>
            <w:r w:rsidRPr="005635D2">
              <w:rPr>
                <w:rFonts w:ascii="TH SarabunPSK" w:hAnsi="TH SarabunPSK" w:cs="TH SarabunPSK"/>
                <w:sz w:val="32"/>
                <w:szCs w:val="32"/>
              </w:rPr>
              <w:t>Champ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) </w:t>
            </w:r>
            <w:r w:rsidRPr="005635D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จำนวน 1 ครั้ง 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>และทดสอบโปรแกรม</w:t>
            </w:r>
            <w:r w:rsidRPr="005635D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จำนวน 1 ครั้ง ตามแนวทาง </w:t>
            </w:r>
            <w:r w:rsidRPr="005635D2">
              <w:rPr>
                <w:rFonts w:ascii="TH SarabunPSK" w:hAnsi="TH SarabunPSK" w:cs="TH SarabunPSK"/>
                <w:spacing w:val="-6"/>
                <w:sz w:val="32"/>
                <w:szCs w:val="32"/>
              </w:rPr>
              <w:t xml:space="preserve">D </w:t>
            </w:r>
            <w:r w:rsidRPr="005635D2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- </w:t>
            </w:r>
            <w:r w:rsidRPr="005635D2">
              <w:rPr>
                <w:rFonts w:ascii="TH SarabunPSK" w:hAnsi="TH SarabunPSK" w:cs="TH SarabunPSK"/>
                <w:spacing w:val="-6"/>
                <w:sz w:val="32"/>
                <w:szCs w:val="32"/>
              </w:rPr>
              <w:t>HOPE</w:t>
            </w:r>
            <w:r w:rsidRPr="005635D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>โดยมีรายละเอียด</w:t>
            </w:r>
            <w:r w:rsidRPr="005635D2">
              <w:rPr>
                <w:rFonts w:ascii="TH SarabunPSK" w:hAnsi="TH SarabunPSK" w:cs="TH SarabunPSK" w:hint="cs"/>
                <w:sz w:val="32"/>
                <w:szCs w:val="32"/>
                <w:cs/>
              </w:rPr>
              <w:t>ในการดำเนินงาน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ดังนี้      </w:t>
            </w:r>
          </w:p>
          <w:p w:rsidR="008404F9" w:rsidRPr="005635D2" w:rsidRDefault="008404F9" w:rsidP="008404F9">
            <w:pPr>
              <w:ind w:firstLine="597"/>
              <w:rPr>
                <w:rFonts w:ascii="TH SarabunPSK" w:hAnsi="TH SarabunPSK" w:cs="TH SarabunPSK"/>
                <w:sz w:val="32"/>
                <w:szCs w:val="32"/>
              </w:rPr>
            </w:pP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3.1 </w:t>
            </w:r>
            <w:r w:rsidRPr="005635D2">
              <w:rPr>
                <w:rFonts w:ascii="TH SarabunPSK" w:hAnsi="TH SarabunPSK" w:cs="TH SarabunPSK" w:hint="cs"/>
                <w:sz w:val="32"/>
                <w:szCs w:val="32"/>
                <w:cs/>
              </w:rPr>
              <w:t>พิจารณา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คัดเลือกกลุ่มเป้าหมาย เพื่อเข้าร่วมประชุมฯ </w:t>
            </w:r>
            <w:r w:rsidRPr="005635D2"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 20 คน/ครั้ง ได้แก่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:rsidR="008404F9" w:rsidRPr="005635D2" w:rsidRDefault="008404F9" w:rsidP="008404F9">
            <w:pPr>
              <w:ind w:firstLine="597"/>
              <w:rPr>
                <w:rFonts w:ascii="TH SarabunPSK" w:hAnsi="TH SarabunPSK" w:cs="TH SarabunPSK"/>
                <w:sz w:val="32"/>
                <w:szCs w:val="32"/>
              </w:rPr>
            </w:pP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</w:t>
            </w:r>
            <w:r w:rsidRPr="005635D2">
              <w:rPr>
                <w:rFonts w:ascii="TH SarabunPSK" w:hAnsi="TH SarabunPSK" w:cs="TH SarabunPSK" w:hint="cs"/>
                <w:sz w:val="32"/>
                <w:szCs w:val="32"/>
                <w:cs/>
              </w:rPr>
              <w:t>1) เจ้าหน้าที่พัฒนาชุมชนจังหวัด/อำเภอ ผู้แทน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หน่วยงานภาคีพัฒนา </w:t>
            </w:r>
            <w:r w:rsidRPr="005635D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จำนวน 10 คน</w:t>
            </w:r>
          </w:p>
          <w:p w:rsidR="008404F9" w:rsidRPr="005635D2" w:rsidRDefault="008404F9" w:rsidP="008404F9">
            <w:pPr>
              <w:ind w:firstLine="597"/>
              <w:rPr>
                <w:rFonts w:ascii="TH SarabunPSK" w:hAnsi="TH SarabunPSK" w:cs="TH SarabunPSK"/>
                <w:sz w:val="32"/>
                <w:szCs w:val="32"/>
              </w:rPr>
            </w:pPr>
            <w:r w:rsidRPr="005635D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2) 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>ผู้นำชุมชน ผู้ประกอบการ และกลุ่มองค์กรใน</w:t>
            </w:r>
            <w:r w:rsidRPr="005635D2">
              <w:rPr>
                <w:rFonts w:ascii="TH SarabunPSK" w:hAnsi="TH SarabunPSK" w:cs="TH SarabunPSK" w:hint="cs"/>
                <w:sz w:val="32"/>
                <w:szCs w:val="32"/>
                <w:cs/>
              </w:rPr>
              <w:t>ชุมชนท่องเที่ยว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จำนวน </w:t>
            </w:r>
            <w:r w:rsidRPr="005635D2">
              <w:rPr>
                <w:rFonts w:ascii="TH SarabunPSK" w:hAnsi="TH SarabunPSK" w:cs="TH SarabunPSK"/>
                <w:sz w:val="32"/>
                <w:szCs w:val="32"/>
              </w:rPr>
              <w:t>10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คน </w:t>
            </w:r>
          </w:p>
          <w:p w:rsidR="008404F9" w:rsidRPr="005635D2" w:rsidRDefault="008404F9" w:rsidP="008404F9">
            <w:pPr>
              <w:tabs>
                <w:tab w:val="left" w:pos="709"/>
                <w:tab w:val="left" w:pos="1985"/>
              </w:tabs>
              <w:ind w:firstLine="597"/>
              <w:rPr>
                <w:rFonts w:ascii="TH SarabunPSK" w:hAnsi="TH SarabunPSK" w:cs="TH SarabunPSK"/>
                <w:sz w:val="32"/>
                <w:szCs w:val="32"/>
              </w:rPr>
            </w:pP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3.2 </w:t>
            </w:r>
            <w:r w:rsidRPr="005635D2">
              <w:rPr>
                <w:rFonts w:ascii="TH SarabunPSK" w:hAnsi="TH SarabunPSK" w:cs="TH SarabunPSK" w:hint="cs"/>
                <w:sz w:val="32"/>
                <w:szCs w:val="32"/>
                <w:cs/>
              </w:rPr>
              <w:t>ดำเนินการจัดกิจกรรม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>ประชุมเชิงปฏิบัติค้นหาผู้ประกอบการ (</w:t>
            </w:r>
            <w:r w:rsidRPr="005635D2">
              <w:rPr>
                <w:rFonts w:ascii="TH SarabunPSK" w:hAnsi="TH SarabunPSK" w:cs="TH SarabunPSK"/>
                <w:sz w:val="32"/>
                <w:szCs w:val="32"/>
              </w:rPr>
              <w:t>Champ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) </w:t>
            </w:r>
            <w:r w:rsidRPr="005635D2"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 1 ครั้ง  ระยะเวลา 3 วัน โดยมีเนื้อหาโดยรวม ดังนี้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5635D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1) 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>บรรยายให้ความรู้เรื่องแนวทางการจัดนิทรรศการแบบกระจายที่ผู้ชมลงมือปฏิบัติด้วยตนเอง (</w:t>
            </w:r>
            <w:r w:rsidRPr="005635D2">
              <w:rPr>
                <w:rFonts w:ascii="TH SarabunPSK" w:hAnsi="TH SarabunPSK" w:cs="TH SarabunPSK"/>
                <w:sz w:val="32"/>
                <w:szCs w:val="32"/>
              </w:rPr>
              <w:t xml:space="preserve">Decentralized Hand 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– </w:t>
            </w:r>
            <w:r w:rsidRPr="005635D2">
              <w:rPr>
                <w:rFonts w:ascii="TH SarabunPSK" w:hAnsi="TH SarabunPSK" w:cs="TH SarabunPSK"/>
                <w:sz w:val="32"/>
                <w:szCs w:val="32"/>
              </w:rPr>
              <w:t>On Program Exhibition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>) เพื่อส่งเสริมการท่องเที่ยวโดยชุมชน</w:t>
            </w:r>
            <w:r w:rsidRPr="005635D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="002C093C" w:rsidRPr="005635D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>แนวทางการจัดนิทรรศการแบบกระจายที่ผู้ชมลงมือปฏิบัติด้วยตนเอง (</w:t>
            </w:r>
            <w:r w:rsidRPr="005635D2">
              <w:rPr>
                <w:rFonts w:ascii="TH SarabunPSK" w:hAnsi="TH SarabunPSK" w:cs="TH SarabunPSK"/>
                <w:sz w:val="32"/>
                <w:szCs w:val="32"/>
              </w:rPr>
              <w:t xml:space="preserve">Decentralized Hand 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– </w:t>
            </w:r>
            <w:r w:rsidRPr="005635D2">
              <w:rPr>
                <w:rFonts w:ascii="TH SarabunPSK" w:hAnsi="TH SarabunPSK" w:cs="TH SarabunPSK"/>
                <w:sz w:val="32"/>
                <w:szCs w:val="32"/>
              </w:rPr>
              <w:t>On Program Exhibition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>) การเขียนคำเชิญชวนให้</w:t>
            </w:r>
            <w:r w:rsidRPr="005635D2"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นักท่องเที่ยวหรือ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>ลูกค้า</w:t>
            </w:r>
            <w:r w:rsidRPr="005635D2"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>สนใจ การเขียนเรื่องราวของ</w:t>
            </w:r>
            <w:r w:rsidRPr="005635D2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ผลิตภัณฑ์</w:t>
            </w:r>
            <w:r w:rsidRPr="005635D2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 </w:t>
            </w:r>
            <w:r w:rsidRPr="005635D2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(</w:t>
            </w:r>
            <w:r w:rsidRPr="005635D2">
              <w:rPr>
                <w:rFonts w:ascii="TH SarabunPSK" w:hAnsi="TH SarabunPSK" w:cs="TH SarabunPSK"/>
                <w:spacing w:val="-6"/>
                <w:sz w:val="32"/>
                <w:szCs w:val="32"/>
              </w:rPr>
              <w:t>Story of Product</w:t>
            </w:r>
            <w:r w:rsidRPr="005635D2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) เทคนิคการเล่าเรื่องราว การจัดทำโปรแกรมท่องเที่ยวของ</w:t>
            </w:r>
            <w:r w:rsidRPr="005635D2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>ผู้ประกอบการ</w:t>
            </w:r>
            <w:r w:rsidRPr="005635D2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ชุมชน</w:t>
            </w:r>
          </w:p>
          <w:p w:rsidR="008404F9" w:rsidRPr="005635D2" w:rsidRDefault="008404F9" w:rsidP="008404F9">
            <w:pPr>
              <w:tabs>
                <w:tab w:val="left" w:pos="720"/>
              </w:tabs>
              <w:ind w:firstLine="597"/>
              <w:rPr>
                <w:rFonts w:ascii="TH SarabunPSK" w:hAnsi="TH SarabunPSK" w:cs="TH SarabunPSK"/>
                <w:sz w:val="32"/>
                <w:szCs w:val="32"/>
              </w:rPr>
            </w:pP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</w:t>
            </w:r>
            <w:r w:rsidRPr="005635D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2) 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>แบ่งกลุ่มฝึกปฏิบัติการ</w:t>
            </w:r>
            <w:r w:rsidRPr="005635D2">
              <w:rPr>
                <w:rFonts w:ascii="TH SarabunPSK" w:hAnsi="TH SarabunPSK" w:cs="TH SarabunPSK" w:hint="cs"/>
                <w:sz w:val="32"/>
                <w:szCs w:val="32"/>
                <w:cs/>
              </w:rPr>
              <w:t>ค้นหาผู้ประกอบการชุมชน (</w:t>
            </w:r>
            <w:r w:rsidRPr="005635D2">
              <w:rPr>
                <w:rFonts w:ascii="TH SarabunPSK" w:hAnsi="TH SarabunPSK" w:cs="TH SarabunPSK"/>
                <w:sz w:val="32"/>
                <w:szCs w:val="32"/>
              </w:rPr>
              <w:t>Champ</w:t>
            </w:r>
            <w:r w:rsidRPr="005635D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) 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>เพื่อถ่ายทอดประสบการณ์และโปรแกรมการท่องเที่ยว</w:t>
            </w:r>
            <w:r w:rsidRPr="005635D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ตามแนวทาง </w:t>
            </w:r>
            <w:r w:rsidRPr="005635D2">
              <w:rPr>
                <w:rFonts w:ascii="TH SarabunPSK" w:hAnsi="TH SarabunPSK" w:cs="TH SarabunPSK"/>
                <w:spacing w:val="-6"/>
                <w:sz w:val="32"/>
                <w:szCs w:val="32"/>
              </w:rPr>
              <w:t xml:space="preserve">D </w:t>
            </w:r>
            <w:r w:rsidRPr="005635D2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- </w:t>
            </w:r>
            <w:r w:rsidRPr="005635D2">
              <w:rPr>
                <w:rFonts w:ascii="TH SarabunPSK" w:hAnsi="TH SarabunPSK" w:cs="TH SarabunPSK"/>
                <w:spacing w:val="-6"/>
                <w:sz w:val="32"/>
                <w:szCs w:val="32"/>
              </w:rPr>
              <w:t>HOPE</w:t>
            </w:r>
          </w:p>
          <w:p w:rsidR="008404F9" w:rsidRPr="005635D2" w:rsidRDefault="008404F9" w:rsidP="008404F9">
            <w:pPr>
              <w:tabs>
                <w:tab w:val="left" w:pos="709"/>
              </w:tabs>
              <w:ind w:firstLine="59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635D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3) แบ่งกลุ่มฝึกปฏิบัติการ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>จัดทำโปรแกรม</w:t>
            </w:r>
            <w:r w:rsidRPr="005635D2">
              <w:rPr>
                <w:rFonts w:ascii="TH SarabunPSK" w:hAnsi="TH SarabunPSK" w:cs="TH SarabunPSK" w:hint="cs"/>
                <w:sz w:val="32"/>
                <w:szCs w:val="32"/>
                <w:cs/>
              </w:rPr>
              <w:t>ของผู้ประกอบการชุมชน (</w:t>
            </w:r>
            <w:r w:rsidRPr="005635D2">
              <w:rPr>
                <w:rFonts w:ascii="TH SarabunPSK" w:hAnsi="TH SarabunPSK" w:cs="TH SarabunPSK"/>
                <w:sz w:val="32"/>
                <w:szCs w:val="32"/>
              </w:rPr>
              <w:t>Champ</w:t>
            </w:r>
            <w:r w:rsidRPr="005635D2">
              <w:rPr>
                <w:rFonts w:ascii="TH SarabunPSK" w:hAnsi="TH SarabunPSK" w:cs="TH SarabunPSK" w:hint="cs"/>
                <w:sz w:val="32"/>
                <w:szCs w:val="32"/>
                <w:cs/>
              </w:rPr>
              <w:t>) และ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>นำเสนอเพื่อขายโปรแกรมให้แก่ผู้เข้าประชุม</w:t>
            </w:r>
            <w:r w:rsidRPr="005635D2">
              <w:rPr>
                <w:rFonts w:ascii="TH SarabunPSK" w:hAnsi="TH SarabunPSK" w:cs="TH SarabunPSK" w:hint="cs"/>
                <w:sz w:val="32"/>
                <w:szCs w:val="32"/>
                <w:cs/>
              </w:rPr>
              <w:t>เชิงปฏิบัติการฯ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:rsidR="008404F9" w:rsidRPr="005635D2" w:rsidRDefault="008404F9" w:rsidP="002C093C">
            <w:pPr>
              <w:ind w:firstLine="597"/>
              <w:rPr>
                <w:rFonts w:ascii="TH SarabunPSK" w:hAnsi="TH SarabunPSK" w:cs="TH SarabunPSK"/>
                <w:sz w:val="32"/>
                <w:szCs w:val="32"/>
              </w:rPr>
            </w:pP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</w:t>
            </w:r>
            <w:r w:rsidRPr="005635D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4)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จัดทำทะเบียนผู้ประกอบการ</w:t>
            </w:r>
            <w:r w:rsidRPr="005635D2">
              <w:rPr>
                <w:rFonts w:ascii="TH SarabunPSK" w:hAnsi="TH SarabunPSK" w:cs="TH SarabunPSK" w:hint="cs"/>
                <w:sz w:val="32"/>
                <w:szCs w:val="32"/>
                <w:cs/>
              </w:rPr>
              <w:t>ชุมชน (</w:t>
            </w:r>
            <w:r w:rsidRPr="005635D2">
              <w:rPr>
                <w:rFonts w:ascii="TH SarabunPSK" w:hAnsi="TH SarabunPSK" w:cs="TH SarabunPSK"/>
                <w:sz w:val="32"/>
                <w:szCs w:val="32"/>
              </w:rPr>
              <w:t>Champ</w:t>
            </w:r>
            <w:r w:rsidRPr="005635D2">
              <w:rPr>
                <w:rFonts w:ascii="TH SarabunPSK" w:hAnsi="TH SarabunPSK" w:cs="TH SarabunPSK" w:hint="cs"/>
                <w:sz w:val="32"/>
                <w:szCs w:val="32"/>
                <w:cs/>
              </w:rPr>
              <w:t>) และโปรแกรม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ที่ได้รับการเสนอชื่อจากการประชุมฯ </w:t>
            </w:r>
            <w:r w:rsidRPr="005635D2"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จำนวนไม่น้อยกว่า 10 คน</w:t>
            </w:r>
          </w:p>
        </w:tc>
      </w:tr>
    </w:tbl>
    <w:p w:rsidR="0082223A" w:rsidRPr="005635D2" w:rsidRDefault="0082223A" w:rsidP="007579A6">
      <w:pPr>
        <w:rPr>
          <w:rFonts w:ascii="TH SarabunPSK" w:hAnsi="TH SarabunPSK" w:cs="TH SarabunPSK"/>
          <w:b/>
          <w:bCs/>
          <w:sz w:val="12"/>
          <w:szCs w:val="12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7"/>
      </w:tblGrid>
      <w:tr w:rsidR="005635D2" w:rsidRPr="005635D2" w:rsidTr="004C4E98">
        <w:trPr>
          <w:trHeight w:hRule="exact" w:val="397"/>
          <w:tblHeader/>
        </w:trPr>
        <w:tc>
          <w:tcPr>
            <w:tcW w:w="9067" w:type="dxa"/>
            <w:shd w:val="clear" w:color="auto" w:fill="FFFFFF"/>
            <w:vAlign w:val="center"/>
          </w:tcPr>
          <w:p w:rsidR="0082223A" w:rsidRPr="005635D2" w:rsidRDefault="0082223A" w:rsidP="004C4E9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635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รายละเอียดการดำเนินกิจกรรม</w:t>
            </w:r>
          </w:p>
        </w:tc>
      </w:tr>
      <w:tr w:rsidR="005635D2" w:rsidRPr="005635D2" w:rsidTr="004C4E98">
        <w:tc>
          <w:tcPr>
            <w:tcW w:w="9067" w:type="dxa"/>
            <w:shd w:val="clear" w:color="auto" w:fill="auto"/>
          </w:tcPr>
          <w:p w:rsidR="002C093C" w:rsidRPr="005635D2" w:rsidRDefault="0082223A" w:rsidP="002C093C">
            <w:pPr>
              <w:ind w:right="-23" w:firstLine="597"/>
              <w:rPr>
                <w:rFonts w:ascii="TH SarabunPSK" w:hAnsi="TH SarabunPSK" w:cs="TH SarabunPSK"/>
                <w:sz w:val="32"/>
                <w:szCs w:val="32"/>
              </w:rPr>
            </w:pP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2C093C" w:rsidRPr="005635D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5) ออกแบบและวางแผนการจัดกิจกรรม</w:t>
            </w:r>
            <w:r w:rsidR="002C093C" w:rsidRPr="005635D2">
              <w:rPr>
                <w:rFonts w:ascii="TH SarabunPSK" w:hAnsi="TH SarabunPSK" w:cs="TH SarabunPSK"/>
                <w:sz w:val="32"/>
                <w:szCs w:val="32"/>
                <w:cs/>
              </w:rPr>
              <w:t>ทดสอบโปรแกรม</w:t>
            </w:r>
            <w:r w:rsidR="002C093C" w:rsidRPr="005635D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จำนวน 1 ครั้ง จำนวน 3 วัน    โดยกำหนดให้จัดกิจกรรมทดสอบโปรแกรมดังกล่าว  ภายหลังจากที่ได้จัดกิจกรรม</w:t>
            </w:r>
            <w:r w:rsidR="002C093C" w:rsidRPr="005635D2">
              <w:rPr>
                <w:rFonts w:ascii="TH SarabunPSK" w:hAnsi="TH SarabunPSK" w:cs="TH SarabunPSK"/>
                <w:sz w:val="32"/>
                <w:szCs w:val="32"/>
                <w:cs/>
              </w:rPr>
              <w:t>การประชุมเชิงปฏิบัติ</w:t>
            </w:r>
            <w:r w:rsidR="002C093C" w:rsidRPr="005635D2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</w:t>
            </w:r>
            <w:r w:rsidR="002C093C" w:rsidRPr="005635D2">
              <w:rPr>
                <w:rFonts w:ascii="TH SarabunPSK" w:hAnsi="TH SarabunPSK" w:cs="TH SarabunPSK"/>
                <w:sz w:val="32"/>
                <w:szCs w:val="32"/>
                <w:cs/>
              </w:rPr>
              <w:t>ค้นหาผู้ประกอบการ (</w:t>
            </w:r>
            <w:r w:rsidR="002C093C" w:rsidRPr="005635D2">
              <w:rPr>
                <w:rFonts w:ascii="TH SarabunPSK" w:hAnsi="TH SarabunPSK" w:cs="TH SarabunPSK"/>
                <w:sz w:val="32"/>
                <w:szCs w:val="32"/>
              </w:rPr>
              <w:t>Champ</w:t>
            </w:r>
            <w:r w:rsidR="002C093C" w:rsidRPr="005635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) </w:t>
            </w:r>
            <w:r w:rsidR="002C093C" w:rsidRPr="005635D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ตามข้อ 3.2 แล้ว ไม่น้อยกว่า 5 </w:t>
            </w:r>
            <w:r w:rsidR="002C093C" w:rsidRPr="005635D2"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 w:rsidR="002C093C" w:rsidRPr="005635D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7 วัน</w:t>
            </w:r>
          </w:p>
          <w:p w:rsidR="002C093C" w:rsidRPr="005635D2" w:rsidRDefault="002C093C" w:rsidP="002C093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635D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6) กำหนดแผนการจัดกิจกรรม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>ทดสอบโปรแกรม</w:t>
            </w:r>
            <w:r w:rsidRPr="005635D2">
              <w:rPr>
                <w:rFonts w:ascii="TH SarabunPSK" w:hAnsi="TH SarabunPSK" w:cs="TH SarabunPSK" w:hint="cs"/>
                <w:sz w:val="32"/>
                <w:szCs w:val="32"/>
                <w:cs/>
              </w:rPr>
              <w:t>ร่วมกับกลุ่มเป้าหมาย โดยให้มีกลุ่มเป้าหมายเข้าร่วมกิจกรรมทดสอบโปรแกรม จำนวน 20 คน โดยจำแนกเป็น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5635D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(1) เจ้าหน้าที่พัฒนาชุมชนจังหวัด/อำเภอ ผู้แทน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>หน่วยงานภาคีพัฒนา</w:t>
            </w:r>
            <w:r w:rsidRPr="005635D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ผู้นำชุมชน </w:t>
            </w:r>
            <w:r w:rsidRPr="005635D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>กลุ่มองค์กรใน</w:t>
            </w:r>
            <w:r w:rsidRPr="005635D2">
              <w:rPr>
                <w:rFonts w:ascii="TH SarabunPSK" w:hAnsi="TH SarabunPSK" w:cs="TH SarabunPSK" w:hint="cs"/>
                <w:sz w:val="32"/>
                <w:szCs w:val="32"/>
                <w:cs/>
              </w:rPr>
              <w:t>ชุมชนท่องเที่ยว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5635D2"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 10 คน</w:t>
            </w:r>
          </w:p>
          <w:p w:rsidR="002C093C" w:rsidRPr="005635D2" w:rsidRDefault="002C093C" w:rsidP="002C093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635D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(</w:t>
            </w:r>
            <w:r w:rsidRPr="005635D2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>2) ผู้ประกอบการชุมชนที่ได้ระบุไว้ใน</w:t>
            </w:r>
            <w:r w:rsidRPr="005635D2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ทะเบียนผู้ประกอบการ</w:t>
            </w:r>
            <w:r w:rsidRPr="005635D2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>ชุมชน (</w:t>
            </w:r>
            <w:r w:rsidRPr="005635D2">
              <w:rPr>
                <w:rFonts w:ascii="TH SarabunPSK" w:hAnsi="TH SarabunPSK" w:cs="TH SarabunPSK"/>
                <w:spacing w:val="-6"/>
                <w:sz w:val="32"/>
                <w:szCs w:val="32"/>
              </w:rPr>
              <w:t>Champ</w:t>
            </w:r>
            <w:r w:rsidRPr="005635D2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) </w:t>
            </w:r>
            <w:r w:rsidRPr="005635D2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จำนวน </w:t>
            </w:r>
            <w:r w:rsidRPr="005635D2">
              <w:rPr>
                <w:rFonts w:ascii="TH SarabunPSK" w:hAnsi="TH SarabunPSK" w:cs="TH SarabunPSK"/>
                <w:spacing w:val="-6"/>
                <w:sz w:val="32"/>
                <w:szCs w:val="32"/>
              </w:rPr>
              <w:t>10</w:t>
            </w:r>
            <w:r w:rsidRPr="005635D2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 คน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:rsidR="002C093C" w:rsidRPr="005635D2" w:rsidRDefault="002C093C" w:rsidP="002C093C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635D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>3.</w:t>
            </w:r>
            <w:r w:rsidRPr="005635D2"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5635D2">
              <w:rPr>
                <w:rFonts w:ascii="TH SarabunPSK" w:hAnsi="TH SarabunPSK" w:cs="TH SarabunPSK" w:hint="cs"/>
                <w:sz w:val="32"/>
                <w:szCs w:val="32"/>
                <w:cs/>
              </w:rPr>
              <w:t>ดำเนินการจัดกิจกรรม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>ทดสอบโปรแกรม</w:t>
            </w:r>
            <w:r w:rsidRPr="005635D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จำนวน 1 ครั้ง  ระยะเวลา 3 วัน โดยมีกลุ่มเป้าหมาย จำนวน 20 คน ตามกิจกรรมข้อ 3.1  โดยดำเนินการ ดังนี้</w:t>
            </w:r>
          </w:p>
          <w:p w:rsidR="002C093C" w:rsidRPr="005635D2" w:rsidRDefault="002C093C" w:rsidP="002C093C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5635D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1) 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>แบ่งกลุ่มฝึกปฏิบัติการ</w:t>
            </w:r>
            <w:r w:rsidRPr="005635D2">
              <w:rPr>
                <w:rFonts w:ascii="TH SarabunPSK" w:hAnsi="TH SarabunPSK" w:cs="TH SarabunPSK" w:hint="cs"/>
                <w:sz w:val="32"/>
                <w:szCs w:val="32"/>
                <w:cs/>
              </w:rPr>
              <w:t>ทดสอบโปรแกรมของผู้ประกอบการชุมชน (</w:t>
            </w:r>
            <w:r w:rsidRPr="005635D2">
              <w:rPr>
                <w:rFonts w:ascii="TH SarabunPSK" w:hAnsi="TH SarabunPSK" w:cs="TH SarabunPSK"/>
                <w:sz w:val="32"/>
                <w:szCs w:val="32"/>
              </w:rPr>
              <w:t>Champ</w:t>
            </w:r>
            <w:r w:rsidRPr="005635D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) 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>เพื่อถ่ายทอดประสบการณ์และโปรแกรมการท่องเที่ยว</w:t>
            </w:r>
          </w:p>
          <w:p w:rsidR="002C093C" w:rsidRPr="005635D2" w:rsidRDefault="002C093C" w:rsidP="002C093C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5635D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2) ปรับปรุง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>โปรแกรม</w:t>
            </w:r>
            <w:r w:rsidRPr="005635D2">
              <w:rPr>
                <w:rFonts w:ascii="TH SarabunPSK" w:hAnsi="TH SarabunPSK" w:cs="TH SarabunPSK" w:hint="cs"/>
                <w:sz w:val="32"/>
                <w:szCs w:val="32"/>
                <w:cs/>
              </w:rPr>
              <w:t>ของผู้ประกอบการชุมชน (</w:t>
            </w:r>
            <w:r w:rsidRPr="005635D2">
              <w:rPr>
                <w:rFonts w:ascii="TH SarabunPSK" w:hAnsi="TH SarabunPSK" w:cs="TH SarabunPSK"/>
                <w:sz w:val="32"/>
                <w:szCs w:val="32"/>
              </w:rPr>
              <w:t>Champ</w:t>
            </w:r>
            <w:r w:rsidRPr="005635D2">
              <w:rPr>
                <w:rFonts w:ascii="TH SarabunPSK" w:hAnsi="TH SarabunPSK" w:cs="TH SarabunPSK" w:hint="cs"/>
                <w:sz w:val="32"/>
                <w:szCs w:val="32"/>
                <w:cs/>
              </w:rPr>
              <w:t>) และการ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>นำเสนอเพื่อขายโปรแกรม</w:t>
            </w:r>
            <w:r w:rsidRPr="005635D2">
              <w:rPr>
                <w:rFonts w:ascii="TH SarabunPSK" w:hAnsi="TH SarabunPSK" w:cs="TH SarabunPSK" w:hint="cs"/>
                <w:sz w:val="32"/>
                <w:szCs w:val="32"/>
                <w:cs/>
              </w:rPr>
              <w:t>ให้เหมาะสมและสามารถรองรับบริการนักท่องเที่ยวได้อย่างต่อเนื่อง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:rsidR="002C093C" w:rsidRPr="005635D2" w:rsidRDefault="002C093C" w:rsidP="002C093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</w:t>
            </w:r>
            <w:r w:rsidRPr="005635D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3)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5635D2">
              <w:rPr>
                <w:rFonts w:ascii="TH SarabunPSK" w:hAnsi="TH SarabunPSK" w:cs="TH SarabunPSK" w:hint="cs"/>
                <w:sz w:val="32"/>
                <w:szCs w:val="32"/>
                <w:cs/>
              </w:rPr>
              <w:t>สรุปผลการ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>จัดทำทะเบียนผู้ประกอบการ</w:t>
            </w:r>
            <w:r w:rsidRPr="005635D2">
              <w:rPr>
                <w:rFonts w:ascii="TH SarabunPSK" w:hAnsi="TH SarabunPSK" w:cs="TH SarabunPSK" w:hint="cs"/>
                <w:sz w:val="32"/>
                <w:szCs w:val="32"/>
                <w:cs/>
              </w:rPr>
              <w:t>ชุมชน (</w:t>
            </w:r>
            <w:r w:rsidRPr="005635D2">
              <w:rPr>
                <w:rFonts w:ascii="TH SarabunPSK" w:hAnsi="TH SarabunPSK" w:cs="TH SarabunPSK"/>
                <w:sz w:val="32"/>
                <w:szCs w:val="32"/>
              </w:rPr>
              <w:t>Champ</w:t>
            </w:r>
            <w:r w:rsidRPr="005635D2">
              <w:rPr>
                <w:rFonts w:ascii="TH SarabunPSK" w:hAnsi="TH SarabunPSK" w:cs="TH SarabunPSK" w:hint="cs"/>
                <w:sz w:val="32"/>
                <w:szCs w:val="32"/>
                <w:cs/>
              </w:rPr>
              <w:t>) และโปรแกรม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>ที่</w:t>
            </w:r>
            <w:r w:rsidRPr="005635D2">
              <w:rPr>
                <w:rFonts w:ascii="TH SarabunPSK" w:hAnsi="TH SarabunPSK" w:cs="TH SarabunPSK" w:hint="cs"/>
                <w:sz w:val="32"/>
                <w:szCs w:val="32"/>
                <w:cs/>
              </w:rPr>
              <w:t>ได้ผ่านการทดสอบโปรแกรม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5635D2"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จำนวนไม่น้อยกว่า 10 คน/ 10 โปรแกรม</w:t>
            </w:r>
          </w:p>
          <w:p w:rsidR="002C093C" w:rsidRPr="005635D2" w:rsidRDefault="002C093C" w:rsidP="002C093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635D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4) จัดทำโปรแกรมภาพรวมเพื่อใช้เป็นโปรแกรมการท่องเที่ยวของชุมชน</w:t>
            </w:r>
          </w:p>
          <w:p w:rsidR="002C093C" w:rsidRPr="005635D2" w:rsidRDefault="002C093C" w:rsidP="002C093C">
            <w:pPr>
              <w:tabs>
                <w:tab w:val="left" w:pos="17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5635D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4. อำเภอ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>สรุปประเมินผลการดำเนินกิจกรรม</w:t>
            </w:r>
            <w:r w:rsidRPr="005635D2">
              <w:rPr>
                <w:rFonts w:ascii="TH SarabunPSK" w:hAnsi="TH SarabunPSK" w:cs="TH SarabunPSK" w:hint="cs"/>
                <w:sz w:val="32"/>
                <w:szCs w:val="32"/>
                <w:cs/>
              </w:rPr>
              <w:t>ทั้ง 2 กิจกรรม รายงานผลให้จังหวัดทราบ</w:t>
            </w:r>
          </w:p>
          <w:p w:rsidR="002C093C" w:rsidRPr="005635D2" w:rsidRDefault="002C093C" w:rsidP="002C093C">
            <w:pPr>
              <w:tabs>
                <w:tab w:val="left" w:pos="172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635D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5. จังหวัดรวบรวมและสรุปรายงานผลให้กรมฯ ทราบ และบันทึกรายงานในระบบ </w:t>
            </w:r>
            <w:r w:rsidRPr="005635D2">
              <w:rPr>
                <w:rFonts w:ascii="TH SarabunPSK" w:hAnsi="TH SarabunPSK" w:cs="TH SarabunPSK"/>
                <w:sz w:val="32"/>
                <w:szCs w:val="32"/>
              </w:rPr>
              <w:t>BPM</w:t>
            </w:r>
          </w:p>
          <w:p w:rsidR="002C093C" w:rsidRPr="005635D2" w:rsidRDefault="002C093C" w:rsidP="002C093C">
            <w:pPr>
              <w:tabs>
                <w:tab w:val="left" w:pos="17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5635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กลุ่มเป้าหมาย </w:t>
            </w:r>
            <w:r w:rsidRPr="005635D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>เจ้าหน้าที่พัฒนาชุมชน ภาคีพัฒนา ผู้นำชุมชน ผู้ประกอบการ กลุ่มองค์กรต่าง ๆ</w:t>
            </w:r>
            <w:r w:rsidRPr="005635D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:rsidR="002C093C" w:rsidRPr="005635D2" w:rsidRDefault="002C093C" w:rsidP="002C093C">
            <w:pPr>
              <w:tabs>
                <w:tab w:val="left" w:pos="17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5635D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และ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>ผู้ประกอบการ</w:t>
            </w:r>
            <w:r w:rsidRPr="005635D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ชุมชน 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>ที่ได้รับการเสนอชื่อจาก</w:t>
            </w:r>
            <w:r w:rsidRPr="005635D2"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>การประชุมเชิงปฏิบัติค้นหา</w:t>
            </w:r>
          </w:p>
          <w:p w:rsidR="002C093C" w:rsidRPr="005635D2" w:rsidRDefault="002C093C" w:rsidP="002C093C">
            <w:pPr>
              <w:tabs>
                <w:tab w:val="left" w:pos="17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5635D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>ผู้ประกอบการ (</w:t>
            </w:r>
            <w:r w:rsidRPr="005635D2">
              <w:rPr>
                <w:rFonts w:ascii="TH SarabunPSK" w:hAnsi="TH SarabunPSK" w:cs="TH SarabunPSK"/>
                <w:sz w:val="32"/>
                <w:szCs w:val="32"/>
              </w:rPr>
              <w:t>Champ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) </w:t>
            </w:r>
            <w:r w:rsidRPr="005635D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จำนวน 300 ชุมชนๆ ละ 2 ครั้งๆ ละ 20 คน รวมชุมชนละ </w:t>
            </w:r>
          </w:p>
          <w:p w:rsidR="002C093C" w:rsidRPr="005635D2" w:rsidRDefault="002C093C" w:rsidP="002C093C">
            <w:pPr>
              <w:tabs>
                <w:tab w:val="left" w:pos="17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5635D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40 คน รวมจำนวนกลุ่มเป้าหมายทั้งสิ้น 12,000 คน</w:t>
            </w:r>
          </w:p>
          <w:p w:rsidR="002C093C" w:rsidRPr="005635D2" w:rsidRDefault="002C093C" w:rsidP="002C093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635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Pr="005635D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จำนวน 19,260,000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บาท</w:t>
            </w:r>
            <w:r w:rsidRPr="005635D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ชุมชนล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ะ </w:t>
            </w:r>
            <w:r w:rsidRPr="005635D2">
              <w:rPr>
                <w:rFonts w:ascii="TH SarabunPSK" w:hAnsi="TH SarabunPSK" w:cs="TH SarabunPSK"/>
                <w:sz w:val="32"/>
                <w:szCs w:val="32"/>
              </w:rPr>
              <w:t>64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,200 บาท รวม </w:t>
            </w:r>
            <w:r w:rsidRPr="005635D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300 ชุมชน </w:t>
            </w:r>
          </w:p>
          <w:p w:rsidR="002C093C" w:rsidRPr="005635D2" w:rsidRDefault="002C093C" w:rsidP="002C093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635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หน่วยดำเนินงาน</w:t>
            </w:r>
            <w:r w:rsidRPr="005635D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สำนักงานพัฒนาชุมชนอำเภอ      </w:t>
            </w:r>
          </w:p>
          <w:p w:rsidR="002C093C" w:rsidRPr="005635D2" w:rsidRDefault="002C093C" w:rsidP="002C093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635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พื้นที่ดำเนินการ</w:t>
            </w:r>
            <w:r w:rsidRPr="005635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ab/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Pr="005635D2">
              <w:rPr>
                <w:rFonts w:ascii="TH SarabunPSK" w:hAnsi="TH SarabunPSK" w:cs="TH SarabunPSK" w:hint="cs"/>
                <w:sz w:val="32"/>
                <w:szCs w:val="32"/>
                <w:cs/>
              </w:rPr>
              <w:t>ชุมชนท่องเที่ยวเ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>ป้าหมาย</w:t>
            </w:r>
            <w:r w:rsidRPr="005635D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จำนวน 300 ชุมชน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:rsidR="002C093C" w:rsidRPr="005635D2" w:rsidRDefault="002C093C" w:rsidP="002C093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635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</w:t>
            </w:r>
            <w:r w:rsidRPr="005635D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ดำเนินการ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5635D2">
              <w:rPr>
                <w:rFonts w:ascii="TH SarabunPSK" w:hAnsi="TH SarabunPSK" w:cs="TH SarabunPSK" w:hint="cs"/>
                <w:sz w:val="32"/>
                <w:szCs w:val="32"/>
                <w:cs/>
              </w:rPr>
              <w:t>ดำเนินการใน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ไตรมาสที่ </w:t>
            </w:r>
            <w:r w:rsidRPr="005635D2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(</w:t>
            </w:r>
            <w:r w:rsidRPr="005635D2">
              <w:rPr>
                <w:rFonts w:ascii="TH SarabunPSK" w:hAnsi="TH SarabunPSK" w:cs="TH SarabunPSK" w:hint="cs"/>
                <w:sz w:val="32"/>
                <w:szCs w:val="32"/>
                <w:cs/>
              </w:rPr>
              <w:t>ม.ค. - มี.ค.2563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  <w:r w:rsidRPr="005635D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:rsidR="002C093C" w:rsidRPr="005635D2" w:rsidRDefault="002C093C" w:rsidP="002C093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635D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>ดำเนินการ</w:t>
            </w:r>
            <w:r w:rsidRPr="005635D2">
              <w:rPr>
                <w:rFonts w:ascii="TH SarabunPSK" w:hAnsi="TH SarabunPSK" w:cs="TH SarabunPSK" w:hint="cs"/>
                <w:sz w:val="32"/>
                <w:szCs w:val="32"/>
                <w:cs/>
              </w:rPr>
              <w:t>ชุมชนละ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5635D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2 กิจกรรม ๆ ละ 3 วัน รวมระยะเวลา 6 วัน </w:t>
            </w:r>
          </w:p>
          <w:p w:rsidR="002C093C" w:rsidRPr="005635D2" w:rsidRDefault="002C093C" w:rsidP="002C093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635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ผลที่คาดว่าจะได้รับ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ผู้ประกอบการ</w:t>
            </w:r>
            <w:r w:rsidRPr="005635D2">
              <w:rPr>
                <w:rFonts w:ascii="TH SarabunPSK" w:hAnsi="TH SarabunPSK" w:cs="TH SarabunPSK" w:hint="cs"/>
                <w:sz w:val="32"/>
                <w:szCs w:val="32"/>
                <w:cs/>
              </w:rPr>
              <w:t>ชุมชน (</w:t>
            </w:r>
            <w:r w:rsidRPr="005635D2">
              <w:rPr>
                <w:rFonts w:ascii="TH SarabunPSK" w:hAnsi="TH SarabunPSK" w:cs="TH SarabunPSK"/>
                <w:sz w:val="32"/>
                <w:szCs w:val="32"/>
              </w:rPr>
              <w:t>Champ</w:t>
            </w:r>
            <w:r w:rsidRPr="005635D2">
              <w:rPr>
                <w:rFonts w:ascii="TH SarabunPSK" w:hAnsi="TH SarabunPSK" w:cs="TH SarabunPSK" w:hint="cs"/>
                <w:sz w:val="32"/>
                <w:szCs w:val="32"/>
                <w:cs/>
              </w:rPr>
              <w:t>) ใ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>น</w:t>
            </w:r>
            <w:r w:rsidRPr="005635D2">
              <w:rPr>
                <w:rFonts w:ascii="TH SarabunPSK" w:hAnsi="TH SarabunPSK" w:cs="TH SarabunPSK" w:hint="cs"/>
                <w:sz w:val="32"/>
                <w:szCs w:val="32"/>
                <w:cs/>
              </w:rPr>
              <w:t>ชุมชนท่องเที่ยวเป้าหมาย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>สามารถจัดทำโปรแกรม</w:t>
            </w:r>
          </w:p>
          <w:p w:rsidR="002C093C" w:rsidRPr="005635D2" w:rsidRDefault="002C093C" w:rsidP="002C093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635D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 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>การจัดนิทรรศการแบบกระจายที่ผู้ชมลงมือปฏิบัติด้วยตนเองได้อย่างมีประสิทธิภาพ</w:t>
            </w:r>
            <w:r w:rsidRPr="005635D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:rsidR="002C093C" w:rsidRPr="005635D2" w:rsidRDefault="002C093C" w:rsidP="002C093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635D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 และ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>ผู้เข้าร่วมประชุมฯ ได้เรียนรู้และแลกเปลี่ยนประสบการณ์ในการถ่ายทอด</w:t>
            </w:r>
          </w:p>
          <w:p w:rsidR="002C093C" w:rsidRPr="005635D2" w:rsidRDefault="002C093C" w:rsidP="002C093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635D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 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>ประสบการณ์</w:t>
            </w:r>
            <w:r w:rsidRPr="005635D2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>จัดทำโปรแกรม</w:t>
            </w:r>
            <w:r w:rsidRPr="005635D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การท่องเที่ยวได้ </w:t>
            </w:r>
          </w:p>
          <w:p w:rsidR="002C093C" w:rsidRPr="005635D2" w:rsidRDefault="002C093C" w:rsidP="002C093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635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ตัวชี้วัดกิจกรรม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Pr="005635D2"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>ผู้ประกอบการ</w:t>
            </w:r>
            <w:r w:rsidRPr="005635D2">
              <w:rPr>
                <w:rFonts w:ascii="TH SarabunPSK" w:hAnsi="TH SarabunPSK" w:cs="TH SarabunPSK" w:hint="cs"/>
                <w:sz w:val="32"/>
                <w:szCs w:val="32"/>
                <w:cs/>
              </w:rPr>
              <w:t>ชุมชน (</w:t>
            </w:r>
            <w:r w:rsidRPr="005635D2">
              <w:rPr>
                <w:rFonts w:ascii="TH SarabunPSK" w:hAnsi="TH SarabunPSK" w:cs="TH SarabunPSK"/>
                <w:sz w:val="32"/>
                <w:szCs w:val="32"/>
              </w:rPr>
              <w:t>Champ</w:t>
            </w:r>
            <w:r w:rsidRPr="005635D2">
              <w:rPr>
                <w:rFonts w:ascii="TH SarabunPSK" w:hAnsi="TH SarabunPSK" w:cs="TH SarabunPSK" w:hint="cs"/>
                <w:sz w:val="32"/>
                <w:szCs w:val="32"/>
                <w:cs/>
              </w:rPr>
              <w:t>) 3,000 คน และจำนวนโปรแกรมของ</w:t>
            </w:r>
          </w:p>
          <w:p w:rsidR="002C093C" w:rsidRPr="005635D2" w:rsidRDefault="002C093C" w:rsidP="002C093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635D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>ผู้ประกอบการ</w:t>
            </w:r>
            <w:r w:rsidRPr="005635D2">
              <w:rPr>
                <w:rFonts w:ascii="TH SarabunPSK" w:hAnsi="TH SarabunPSK" w:cs="TH SarabunPSK" w:hint="cs"/>
                <w:sz w:val="32"/>
                <w:szCs w:val="32"/>
                <w:cs/>
              </w:rPr>
              <w:t>ชุมชน (</w:t>
            </w:r>
            <w:r w:rsidRPr="005635D2">
              <w:rPr>
                <w:rFonts w:ascii="TH SarabunPSK" w:hAnsi="TH SarabunPSK" w:cs="TH SarabunPSK"/>
                <w:sz w:val="32"/>
                <w:szCs w:val="32"/>
              </w:rPr>
              <w:t>Champ</w:t>
            </w:r>
            <w:r w:rsidRPr="005635D2">
              <w:rPr>
                <w:rFonts w:ascii="TH SarabunPSK" w:hAnsi="TH SarabunPSK" w:cs="TH SarabunPSK" w:hint="cs"/>
                <w:sz w:val="32"/>
                <w:szCs w:val="32"/>
                <w:cs/>
              </w:rPr>
              <w:t>) 3,000 โปรแกรม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</w:t>
            </w:r>
          </w:p>
          <w:p w:rsidR="002C093C" w:rsidRPr="005635D2" w:rsidRDefault="002C093C" w:rsidP="002C093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635D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หน่วยงานที่รับผิดชอบ 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>สำนักส่งเสริมภูมิปัญญาท้องถิ่นและวิสาหกิจชุมชน</w:t>
            </w:r>
          </w:p>
          <w:p w:rsidR="002C093C" w:rsidRPr="005635D2" w:rsidRDefault="002C093C" w:rsidP="002C093C">
            <w:pPr>
              <w:ind w:right="-23"/>
              <w:rPr>
                <w:rFonts w:ascii="TH SarabunPSK" w:hAnsi="TH SarabunPSK" w:cs="TH SarabunPSK"/>
                <w:sz w:val="32"/>
                <w:szCs w:val="32"/>
              </w:rPr>
            </w:pPr>
            <w:r w:rsidRPr="005635D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เจ้าหน้าที่ผู้รับผิดชอบ  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>นางพัชรินท</w:t>
            </w:r>
            <w:proofErr w:type="spellStart"/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>ร์</w:t>
            </w:r>
            <w:proofErr w:type="spellEnd"/>
            <w:r w:rsidRPr="005635D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สมหอม </w:t>
            </w:r>
            <w:r w:rsidRPr="005635D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นักวิชาการพัฒนาชุมชนชำนาญการ </w:t>
            </w:r>
          </w:p>
          <w:p w:rsidR="0082223A" w:rsidRPr="005635D2" w:rsidRDefault="002C093C" w:rsidP="002C093C">
            <w:pPr>
              <w:ind w:right="-23"/>
              <w:rPr>
                <w:rFonts w:ascii="TH SarabunPSK" w:hAnsi="TH SarabunPSK" w:cs="TH SarabunPSK"/>
                <w:sz w:val="32"/>
                <w:szCs w:val="32"/>
              </w:rPr>
            </w:pPr>
            <w:r w:rsidRPr="005635D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  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>โทร 08 7716 4321</w:t>
            </w:r>
          </w:p>
        </w:tc>
      </w:tr>
    </w:tbl>
    <w:p w:rsidR="0049546E" w:rsidRPr="005635D2" w:rsidRDefault="0049546E" w:rsidP="0049546E">
      <w:pPr>
        <w:spacing w:before="120"/>
        <w:rPr>
          <w:rFonts w:ascii="TH SarabunPSK" w:hAnsi="TH SarabunPSK" w:cs="TH SarabunPSK"/>
          <w:b/>
          <w:bCs/>
          <w:sz w:val="32"/>
          <w:szCs w:val="32"/>
        </w:rPr>
      </w:pPr>
      <w:bookmarkStart w:id="1" w:name="_GoBack"/>
      <w:bookmarkEnd w:id="1"/>
      <w:r w:rsidRPr="005635D2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โครงการส่งเสริมการพัฒนากลไกและโครงสร้างดูดซับมูลค่าเศรษฐกิจและการกระจายรายได้กลับสู่ท้องถิ่น</w:t>
      </w:r>
    </w:p>
    <w:p w:rsidR="0049546E" w:rsidRPr="005635D2" w:rsidRDefault="0049546E" w:rsidP="0049546E">
      <w:pPr>
        <w:tabs>
          <w:tab w:val="left" w:pos="284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5635D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635D2">
        <w:rPr>
          <w:rFonts w:ascii="TH SarabunPSK" w:hAnsi="TH SarabunPSK" w:cs="TH SarabunPSK" w:hint="cs"/>
          <w:b/>
          <w:bCs/>
          <w:sz w:val="32"/>
          <w:szCs w:val="32"/>
          <w:cs/>
        </w:rPr>
        <w:t>กิจกรรมหลักที่ 1 ส่งเสริมและพัฒนาช่องทางตลาด</w:t>
      </w:r>
    </w:p>
    <w:p w:rsidR="0049546E" w:rsidRPr="005635D2" w:rsidRDefault="0049546E" w:rsidP="0049546E">
      <w:pPr>
        <w:tabs>
          <w:tab w:val="left" w:pos="284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5635D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กิจกรรมย่อยที่ 1 ส่งเสริมและพัฒนาช่องทางการตลาดผลิตภัณฑ์ชุมชน</w:t>
      </w:r>
    </w:p>
    <w:p w:rsidR="0049546E" w:rsidRPr="005635D2" w:rsidRDefault="007E69F3" w:rsidP="007E69F3">
      <w:pPr>
        <w:tabs>
          <w:tab w:val="left" w:pos="284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5635D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1. </w:t>
      </w:r>
      <w:r w:rsidR="0049546E" w:rsidRPr="005635D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จัดแสดงและจหน่ายผลิตภัณฑ์ </w:t>
      </w:r>
      <w:r w:rsidR="0049546E" w:rsidRPr="005635D2">
        <w:rPr>
          <w:rFonts w:ascii="TH SarabunPSK" w:hAnsi="TH SarabunPSK" w:cs="TH SarabunPSK"/>
          <w:b/>
          <w:bCs/>
          <w:sz w:val="32"/>
          <w:szCs w:val="32"/>
        </w:rPr>
        <w:t xml:space="preserve">OTOP </w:t>
      </w:r>
      <w:r w:rsidR="0049546E" w:rsidRPr="005635D2">
        <w:rPr>
          <w:rFonts w:ascii="TH SarabunPSK" w:hAnsi="TH SarabunPSK" w:cs="TH SarabunPSK" w:hint="cs"/>
          <w:b/>
          <w:bCs/>
          <w:sz w:val="32"/>
          <w:szCs w:val="32"/>
          <w:cs/>
        </w:rPr>
        <w:t>สานสัมพันธ์สองแผ่นดิน</w:t>
      </w:r>
    </w:p>
    <w:p w:rsidR="007E69F3" w:rsidRPr="005635D2" w:rsidRDefault="007E69F3" w:rsidP="007E69F3">
      <w:pPr>
        <w:spacing w:before="120"/>
        <w:rPr>
          <w:rFonts w:ascii="TH SarabunPSK" w:hAnsi="TH SarabunPSK" w:cs="TH SarabunPSK"/>
          <w:sz w:val="32"/>
          <w:szCs w:val="32"/>
        </w:rPr>
      </w:pPr>
      <w:r w:rsidRPr="005635D2">
        <w:rPr>
          <w:rFonts w:ascii="TH SarabunPSK" w:hAnsi="TH SarabunPSK" w:cs="TH SarabunPSK"/>
          <w:b/>
          <w:bCs/>
          <w:sz w:val="32"/>
          <w:szCs w:val="32"/>
          <w:cs/>
        </w:rPr>
        <w:t>วัตถุประสงค์</w:t>
      </w:r>
      <w:r w:rsidRPr="005635D2">
        <w:rPr>
          <w:rFonts w:ascii="TH SarabunPSK" w:hAnsi="TH SarabunPSK" w:cs="TH SarabunPSK"/>
          <w:sz w:val="32"/>
          <w:szCs w:val="32"/>
          <w:cs/>
        </w:rPr>
        <w:tab/>
        <w:t xml:space="preserve">1. เพื่อเพิ่มช่องทางการตลาดให้กับผลิตภัณฑ์ </w:t>
      </w:r>
      <w:r w:rsidRPr="005635D2">
        <w:rPr>
          <w:rFonts w:ascii="TH SarabunPSK" w:hAnsi="TH SarabunPSK" w:cs="TH SarabunPSK"/>
          <w:sz w:val="32"/>
          <w:szCs w:val="32"/>
        </w:rPr>
        <w:t xml:space="preserve">OTOP </w:t>
      </w:r>
    </w:p>
    <w:p w:rsidR="007E69F3" w:rsidRPr="005635D2" w:rsidRDefault="007E69F3" w:rsidP="007E69F3">
      <w:pPr>
        <w:pStyle w:val="ListParagraph"/>
        <w:ind w:left="0" w:firstLine="1440"/>
        <w:rPr>
          <w:rFonts w:ascii="TH SarabunPSK" w:hAnsi="TH SarabunPSK" w:cs="TH SarabunPSK"/>
          <w:sz w:val="32"/>
          <w:szCs w:val="32"/>
        </w:rPr>
      </w:pPr>
      <w:r w:rsidRPr="005635D2">
        <w:rPr>
          <w:rFonts w:ascii="TH SarabunPSK" w:hAnsi="TH SarabunPSK" w:cs="TH SarabunPSK"/>
          <w:spacing w:val="-6"/>
          <w:sz w:val="32"/>
          <w:szCs w:val="32"/>
          <w:cs/>
        </w:rPr>
        <w:t xml:space="preserve">2. เพื่อให้ </w:t>
      </w:r>
      <w:r w:rsidRPr="005635D2">
        <w:rPr>
          <w:rFonts w:ascii="TH SarabunPSK" w:hAnsi="TH SarabunPSK" w:cs="TH SarabunPSK"/>
          <w:spacing w:val="-6"/>
          <w:sz w:val="32"/>
          <w:szCs w:val="32"/>
        </w:rPr>
        <w:t xml:space="preserve">OTOP Trader </w:t>
      </w:r>
      <w:r w:rsidRPr="005635D2">
        <w:rPr>
          <w:rFonts w:ascii="TH SarabunPSK" w:hAnsi="TH SarabunPSK" w:cs="TH SarabunPSK"/>
          <w:spacing w:val="-6"/>
          <w:sz w:val="32"/>
          <w:szCs w:val="32"/>
          <w:cs/>
        </w:rPr>
        <w:t xml:space="preserve">และผู้ผลิต ผู้ประกอบการ </w:t>
      </w:r>
      <w:r w:rsidRPr="005635D2">
        <w:rPr>
          <w:rFonts w:ascii="TH SarabunPSK" w:hAnsi="TH SarabunPSK" w:cs="TH SarabunPSK"/>
          <w:spacing w:val="-6"/>
          <w:sz w:val="32"/>
          <w:szCs w:val="32"/>
        </w:rPr>
        <w:t xml:space="preserve">OTOP </w:t>
      </w:r>
      <w:r w:rsidRPr="005635D2">
        <w:rPr>
          <w:rFonts w:ascii="TH SarabunPSK" w:hAnsi="TH SarabunPSK" w:cs="TH SarabunPSK"/>
          <w:spacing w:val="-6"/>
          <w:sz w:val="32"/>
          <w:szCs w:val="32"/>
          <w:cs/>
        </w:rPr>
        <w:t>ของจังหวัดที่มีพื้นที่ติดต่อชายแดน</w:t>
      </w:r>
      <w:r w:rsidRPr="005635D2">
        <w:rPr>
          <w:rFonts w:ascii="TH SarabunPSK" w:hAnsi="TH SarabunPSK" w:cs="TH SarabunPSK"/>
          <w:sz w:val="32"/>
          <w:szCs w:val="32"/>
          <w:cs/>
        </w:rPr>
        <w:t xml:space="preserve"> ได้เรียนรู้แนวทางในการพัฒนาคุณภาพมาตรฐานสินค้าให้เป็นที่ยอมรับของประชาชนประเทศเพื่อนบ้าน</w:t>
      </w:r>
    </w:p>
    <w:p w:rsidR="007E69F3" w:rsidRPr="005635D2" w:rsidRDefault="007E69F3" w:rsidP="007E69F3">
      <w:pPr>
        <w:pStyle w:val="ListParagraph"/>
        <w:ind w:left="0" w:firstLine="1440"/>
        <w:rPr>
          <w:rFonts w:ascii="TH SarabunPSK" w:hAnsi="TH SarabunPSK" w:cs="TH SarabunPSK"/>
          <w:sz w:val="32"/>
          <w:szCs w:val="32"/>
        </w:rPr>
      </w:pPr>
      <w:r w:rsidRPr="005635D2">
        <w:rPr>
          <w:rFonts w:ascii="TH SarabunPSK" w:hAnsi="TH SarabunPSK" w:cs="TH SarabunPSK"/>
          <w:spacing w:val="-6"/>
          <w:sz w:val="32"/>
          <w:szCs w:val="32"/>
          <w:cs/>
        </w:rPr>
        <w:t xml:space="preserve">3. เพื่อให้ </w:t>
      </w:r>
      <w:r w:rsidRPr="005635D2">
        <w:rPr>
          <w:rFonts w:ascii="TH SarabunPSK" w:hAnsi="TH SarabunPSK" w:cs="TH SarabunPSK"/>
          <w:spacing w:val="-6"/>
          <w:sz w:val="32"/>
          <w:szCs w:val="32"/>
        </w:rPr>
        <w:t xml:space="preserve">OTOP Trader </w:t>
      </w:r>
      <w:r w:rsidRPr="005635D2">
        <w:rPr>
          <w:rFonts w:ascii="TH SarabunPSK" w:hAnsi="TH SarabunPSK" w:cs="TH SarabunPSK"/>
          <w:spacing w:val="-6"/>
          <w:sz w:val="32"/>
          <w:szCs w:val="32"/>
          <w:cs/>
        </w:rPr>
        <w:t xml:space="preserve">และผู้ผลิต ผู้ประกอบการ </w:t>
      </w:r>
      <w:r w:rsidRPr="005635D2">
        <w:rPr>
          <w:rFonts w:ascii="TH SarabunPSK" w:hAnsi="TH SarabunPSK" w:cs="TH SarabunPSK"/>
          <w:spacing w:val="-6"/>
          <w:sz w:val="32"/>
          <w:szCs w:val="32"/>
        </w:rPr>
        <w:t xml:space="preserve">OTOP </w:t>
      </w:r>
      <w:r w:rsidRPr="005635D2">
        <w:rPr>
          <w:rFonts w:ascii="TH SarabunPSK" w:hAnsi="TH SarabunPSK" w:cs="TH SarabunPSK"/>
          <w:spacing w:val="-6"/>
          <w:sz w:val="32"/>
          <w:szCs w:val="32"/>
          <w:cs/>
        </w:rPr>
        <w:t>ของจังหวัดที่มีพื้นที่ติดต่อชายแดน</w:t>
      </w:r>
      <w:r w:rsidRPr="005635D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635D2">
        <w:rPr>
          <w:rFonts w:ascii="TH SarabunPSK" w:hAnsi="TH SarabunPSK" w:cs="TH SarabunPSK"/>
          <w:sz w:val="32"/>
          <w:szCs w:val="32"/>
          <w:cs/>
        </w:rPr>
        <w:t>ได้มีโอกาสเจรจาทำการค้ากับนักธุรกิจของประเทศเพื่อนบ้าน</w:t>
      </w:r>
    </w:p>
    <w:p w:rsidR="007E69F3" w:rsidRPr="005635D2" w:rsidRDefault="007E69F3" w:rsidP="007E69F3">
      <w:pPr>
        <w:pStyle w:val="ListParagraph"/>
        <w:ind w:left="0" w:firstLine="1440"/>
        <w:rPr>
          <w:rFonts w:ascii="TH SarabunPSK" w:hAnsi="TH SarabunPSK" w:cs="TH SarabunPSK"/>
          <w:sz w:val="32"/>
          <w:szCs w:val="32"/>
        </w:rPr>
      </w:pPr>
      <w:r w:rsidRPr="005635D2">
        <w:rPr>
          <w:rFonts w:ascii="TH SarabunPSK" w:hAnsi="TH SarabunPSK" w:cs="TH SarabunPSK"/>
          <w:sz w:val="32"/>
          <w:szCs w:val="32"/>
          <w:cs/>
        </w:rPr>
        <w:t>4. เพื่อส่งเสริมความสัมพันธ์ด้านการค้าและความร่วมมือกับประเทศเพื่อนบ้าน</w:t>
      </w:r>
    </w:p>
    <w:p w:rsidR="007E69F3" w:rsidRPr="005635D2" w:rsidRDefault="007E69F3" w:rsidP="007E69F3">
      <w:pPr>
        <w:pStyle w:val="ListParagraph"/>
        <w:ind w:left="0" w:firstLine="1440"/>
        <w:rPr>
          <w:rFonts w:ascii="TH SarabunPSK" w:hAnsi="TH SarabunPSK" w:cs="TH SarabunPSK"/>
          <w:sz w:val="10"/>
          <w:szCs w:val="10"/>
          <w:cs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7"/>
      </w:tblGrid>
      <w:tr w:rsidR="005635D2" w:rsidRPr="005635D2" w:rsidTr="00465E0E">
        <w:trPr>
          <w:trHeight w:hRule="exact" w:val="397"/>
          <w:tblHeader/>
        </w:trPr>
        <w:tc>
          <w:tcPr>
            <w:tcW w:w="9067" w:type="dxa"/>
            <w:shd w:val="clear" w:color="auto" w:fill="FFFFFF"/>
            <w:vAlign w:val="center"/>
          </w:tcPr>
          <w:p w:rsidR="007E69F3" w:rsidRPr="005635D2" w:rsidRDefault="007E69F3" w:rsidP="00465E0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635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รายละเอียดการดำเนินกิจกรรม</w:t>
            </w:r>
          </w:p>
        </w:tc>
      </w:tr>
      <w:tr w:rsidR="005635D2" w:rsidRPr="005635D2" w:rsidTr="00465E0E">
        <w:tc>
          <w:tcPr>
            <w:tcW w:w="9067" w:type="dxa"/>
            <w:shd w:val="clear" w:color="auto" w:fill="auto"/>
          </w:tcPr>
          <w:p w:rsidR="007E69F3" w:rsidRPr="005635D2" w:rsidRDefault="007E69F3" w:rsidP="007E69F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635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จังหวัดดำเนินการตามขั้นตอนการดำเนินงาน ดังนี้</w:t>
            </w:r>
          </w:p>
          <w:p w:rsidR="007E69F3" w:rsidRPr="005635D2" w:rsidRDefault="007E69F3" w:rsidP="007E69F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1. วางแผนและจัดทำกรอบแนวทางการดำเนินงาน </w:t>
            </w:r>
          </w:p>
          <w:p w:rsidR="007E69F3" w:rsidRPr="005635D2" w:rsidRDefault="007E69F3" w:rsidP="007E69F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2. จัดทำและขออนุมัติโครงการฯ ซึ่งจังหวัดสามารถตั้งงบประมาณสมทบเพิ่มเติมได้</w:t>
            </w:r>
          </w:p>
          <w:p w:rsidR="007E69F3" w:rsidRPr="005635D2" w:rsidRDefault="007E69F3" w:rsidP="007E69F3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3. ประสานหน่วยงานภาคี หน่วยงานภาครัฐ </w:t>
            </w:r>
            <w:r w:rsidRPr="005635D2">
              <w:rPr>
                <w:rFonts w:ascii="TH SarabunPSK" w:hAnsi="TH SarabunPSK" w:cs="TH SarabunPSK"/>
                <w:sz w:val="32"/>
                <w:szCs w:val="32"/>
              </w:rPr>
              <w:t xml:space="preserve">OTOP Trader 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เครือข่ายผู้ผลิต ผู้ประกอบการ </w:t>
            </w:r>
            <w:r w:rsidRPr="005635D2">
              <w:rPr>
                <w:rFonts w:ascii="TH SarabunPSK" w:hAnsi="TH SarabunPSK" w:cs="TH SarabunPSK"/>
                <w:sz w:val="32"/>
                <w:szCs w:val="32"/>
              </w:rPr>
              <w:t xml:space="preserve">OTOP 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และผู้เกี่ยวข้อง เพื่อเตรียมการดำเนินงาน</w:t>
            </w:r>
          </w:p>
          <w:p w:rsidR="007E69F3" w:rsidRPr="005635D2" w:rsidRDefault="007E69F3" w:rsidP="007E69F3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4. ประสาน </w:t>
            </w:r>
            <w:r w:rsidRPr="005635D2">
              <w:rPr>
                <w:rFonts w:ascii="TH SarabunPSK" w:hAnsi="TH SarabunPSK" w:cs="TH SarabunPSK"/>
                <w:sz w:val="32"/>
                <w:szCs w:val="32"/>
              </w:rPr>
              <w:t xml:space="preserve">OTOP Trader 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และผู้ผลิต ผู้ประกอบการ </w:t>
            </w:r>
            <w:r w:rsidRPr="005635D2">
              <w:rPr>
                <w:rFonts w:ascii="TH SarabunPSK" w:hAnsi="TH SarabunPSK" w:cs="TH SarabunPSK"/>
                <w:sz w:val="32"/>
                <w:szCs w:val="32"/>
              </w:rPr>
              <w:t xml:space="preserve">OTOP 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เข้าร่วมกิจกรรม     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 xml:space="preserve">           </w:t>
            </w:r>
          </w:p>
          <w:p w:rsidR="007E69F3" w:rsidRPr="005635D2" w:rsidRDefault="007E69F3" w:rsidP="007E69F3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5. ดำเนินการจัดซื้อจัดจ้าง และประชาสัมพันธ์ผ่านสื่อต่าง ๆ</w:t>
            </w:r>
          </w:p>
          <w:p w:rsidR="007E69F3" w:rsidRPr="005635D2" w:rsidRDefault="007E69F3" w:rsidP="007E69F3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6. ดำเนินการจัดแสดงและจำหน่ายผลิตภัณฑ์ </w:t>
            </w:r>
            <w:r w:rsidRPr="005635D2">
              <w:rPr>
                <w:rFonts w:ascii="TH SarabunPSK" w:hAnsi="TH SarabunPSK" w:cs="TH SarabunPSK"/>
                <w:sz w:val="32"/>
                <w:szCs w:val="32"/>
              </w:rPr>
              <w:t xml:space="preserve">OTOP 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>เพื่อสานสัมพันธ์สองแผ่นดิน โดยสามารถ</w:t>
            </w:r>
            <w:r w:rsidRPr="005635D2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ดำเนินการได้  </w:t>
            </w:r>
            <w:r w:rsidRPr="005635D2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จากรูปแบบใดรูปแบบหนึ่ง</w:t>
            </w:r>
            <w:r w:rsidRPr="005635D2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ดังนี้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:rsidR="007E69F3" w:rsidRPr="005635D2" w:rsidRDefault="007E69F3" w:rsidP="007E69F3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6.1 รูปแบบที่ 1 จัดแสดงและจำหน่ายในพื้นที่ของประเทศเพื่อนบ้าน โดยจะต้องมีกลุ่มเป้าหมายเป็น </w:t>
            </w:r>
            <w:r w:rsidRPr="005635D2">
              <w:rPr>
                <w:rFonts w:ascii="TH SarabunPSK" w:hAnsi="TH SarabunPSK" w:cs="TH SarabunPSK"/>
                <w:spacing w:val="4"/>
                <w:sz w:val="32"/>
                <w:szCs w:val="32"/>
                <w:cs/>
              </w:rPr>
              <w:t xml:space="preserve">ผู้ผลิต ผู้ประกอบการ </w:t>
            </w:r>
            <w:r w:rsidRPr="005635D2">
              <w:rPr>
                <w:rFonts w:ascii="TH SarabunPSK" w:hAnsi="TH SarabunPSK" w:cs="TH SarabunPSK"/>
                <w:spacing w:val="4"/>
                <w:sz w:val="32"/>
                <w:szCs w:val="32"/>
              </w:rPr>
              <w:t xml:space="preserve">OTOP </w:t>
            </w:r>
            <w:r w:rsidRPr="005635D2">
              <w:rPr>
                <w:rFonts w:ascii="TH SarabunPSK" w:hAnsi="TH SarabunPSK" w:cs="TH SarabunPSK"/>
                <w:spacing w:val="4"/>
                <w:sz w:val="32"/>
                <w:szCs w:val="32"/>
                <w:cs/>
              </w:rPr>
              <w:t xml:space="preserve"> และ</w:t>
            </w:r>
            <w:r w:rsidRPr="005635D2">
              <w:rPr>
                <w:rFonts w:ascii="TH SarabunPSK" w:hAnsi="TH SarabunPSK" w:cs="TH SarabunPSK"/>
                <w:sz w:val="32"/>
                <w:szCs w:val="32"/>
              </w:rPr>
              <w:t xml:space="preserve"> OTOP Trader</w:t>
            </w:r>
            <w:r w:rsidRPr="005635D2">
              <w:rPr>
                <w:rFonts w:ascii="TH SarabunPSK" w:hAnsi="TH SarabunPSK" w:cs="TH SarabunPSK"/>
                <w:spacing w:val="4"/>
                <w:sz w:val="32"/>
                <w:szCs w:val="32"/>
                <w:cs/>
              </w:rPr>
              <w:t xml:space="preserve"> ของจังหวัดชายแดนเป้าหมาย เข้าร่วมจัดแสดงและจำหน่าย จำนวนไม่น้อยกว่า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50 ราย และสามารถนำกลุ่มผู้ประกอบการ </w:t>
            </w:r>
            <w:r w:rsidRPr="005635D2">
              <w:rPr>
                <w:rFonts w:ascii="TH SarabunPSK" w:hAnsi="TH SarabunPSK" w:cs="TH SarabunPSK"/>
                <w:sz w:val="32"/>
                <w:szCs w:val="32"/>
              </w:rPr>
              <w:t xml:space="preserve">OTOP 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>จังหวัดข้างเคียงไปร่วมจำหน่ายได้ ในอัตรา 60:</w:t>
            </w:r>
            <w:r w:rsidRPr="005635D2">
              <w:rPr>
                <w:rFonts w:ascii="TH SarabunPSK" w:hAnsi="TH SarabunPSK" w:cs="TH SarabunPSK"/>
                <w:sz w:val="32"/>
                <w:szCs w:val="32"/>
              </w:rPr>
              <w:t>40</w:t>
            </w:r>
          </w:p>
          <w:p w:rsidR="007E69F3" w:rsidRPr="005635D2" w:rsidRDefault="007E69F3" w:rsidP="007E69F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</w:t>
            </w:r>
            <w:r w:rsidRPr="005635D2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6.2 รูปแบบที่ 2 จัดแสดงและจำหน่ายภายในจังหวัด โดยพิจารณาสถานที่บริเวณชายแดนเป็นลำดับแรก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โดยจะต้องมีกลุ่มเป้าหมายเข้าร่วม</w:t>
            </w:r>
            <w:r w:rsidRPr="005635D2">
              <w:rPr>
                <w:rFonts w:ascii="TH SarabunPSK" w:hAnsi="TH SarabunPSK" w:cs="TH SarabunPSK"/>
                <w:spacing w:val="4"/>
                <w:sz w:val="32"/>
                <w:szCs w:val="32"/>
                <w:cs/>
              </w:rPr>
              <w:t>จัดแสดงและจำหน่ายไม่น้อยกว่า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70 ราย แยกเป็น</w:t>
            </w:r>
          </w:p>
          <w:p w:rsidR="007E69F3" w:rsidRPr="005635D2" w:rsidRDefault="007E69F3" w:rsidP="007E69F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635D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</w:t>
            </w:r>
            <w:r w:rsidRPr="005635D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1) ผู้ผลิต ผู้ประกอบการ </w:t>
            </w:r>
            <w:r w:rsidRPr="005635D2">
              <w:rPr>
                <w:rFonts w:ascii="TH SarabunPSK" w:hAnsi="TH SarabunPSK" w:cs="TH SarabunPSK"/>
                <w:sz w:val="32"/>
                <w:szCs w:val="32"/>
              </w:rPr>
              <w:t xml:space="preserve">OTOP 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>ของจังหวัดชายแดนเป้าหมาย จำนวนไม่น้อยกว่า 60 ราย</w:t>
            </w:r>
          </w:p>
          <w:p w:rsidR="007E69F3" w:rsidRPr="005635D2" w:rsidRDefault="007E69F3" w:rsidP="007E69F3">
            <w:pPr>
              <w:ind w:firstLine="720"/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</w:pP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</w:t>
            </w:r>
            <w:r w:rsidRPr="005635D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5635D2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 xml:space="preserve">2) </w:t>
            </w:r>
            <w:r w:rsidRPr="005635D2">
              <w:rPr>
                <w:rFonts w:ascii="TH SarabunPSK" w:hAnsi="TH SarabunPSK" w:cs="TH SarabunPSK"/>
                <w:spacing w:val="-10"/>
                <w:sz w:val="32"/>
                <w:szCs w:val="32"/>
              </w:rPr>
              <w:t xml:space="preserve">OTOP Trader </w:t>
            </w:r>
            <w:r w:rsidRPr="005635D2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 xml:space="preserve">และผู้ผลิต ผู้ประกอบการ </w:t>
            </w:r>
            <w:r w:rsidRPr="005635D2">
              <w:rPr>
                <w:rFonts w:ascii="TH SarabunPSK" w:hAnsi="TH SarabunPSK" w:cs="TH SarabunPSK"/>
                <w:spacing w:val="-10"/>
                <w:sz w:val="32"/>
                <w:szCs w:val="32"/>
              </w:rPr>
              <w:t xml:space="preserve">OTOP </w:t>
            </w:r>
            <w:r w:rsidRPr="005635D2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 xml:space="preserve">ของจังหวัดใกล้เคียง จำนวนไม่น้อยกว่า 10 ราย </w:t>
            </w:r>
          </w:p>
          <w:p w:rsidR="007E69F3" w:rsidRPr="005635D2" w:rsidRDefault="007E69F3" w:rsidP="007E69F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</w:t>
            </w:r>
            <w:r w:rsidRPr="005635D2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ทั้งนี้</w:t>
            </w:r>
            <w:r w:rsidRPr="005635D2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แต่ละ</w:t>
            </w:r>
            <w:r w:rsidRPr="005635D2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รูปแบบจะต้องมีกิจกรรมอย่างน้อย 3 กิจกรรมหลัก ประกอบด้วย การจำหน่ายสินค้า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5635D2">
              <w:rPr>
                <w:rFonts w:ascii="TH SarabunPSK" w:hAnsi="TH SarabunPSK" w:cs="TH SarabunPSK"/>
                <w:sz w:val="32"/>
                <w:szCs w:val="32"/>
              </w:rPr>
              <w:t xml:space="preserve">OTOP 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>การเจรจาธุรกิจ และกิจกรรมเสริมสร้างความสัมพันธ์อันดีระหว่างประเทศกับประเทศเพื่อนบ้าน</w:t>
            </w:r>
          </w:p>
          <w:p w:rsidR="007E69F3" w:rsidRPr="005635D2" w:rsidRDefault="007E69F3" w:rsidP="007E69F3">
            <w:pPr>
              <w:ind w:left="30" w:firstLine="537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7. สรุป วิเคราะห์ ประเมินผลโครงการ สรุปรายงานผลส่งกรมฯ หลังเสร็จสิ้นการดำเนินงานภายใน 15 วัน ในรูปแบบเอกสารและ </w:t>
            </w:r>
            <w:r w:rsidRPr="005635D2">
              <w:rPr>
                <w:rFonts w:ascii="TH SarabunPSK" w:hAnsi="TH SarabunPSK" w:cs="TH SarabunPSK"/>
                <w:sz w:val="32"/>
                <w:szCs w:val="32"/>
              </w:rPr>
              <w:t>CD</w:t>
            </w:r>
          </w:p>
          <w:p w:rsidR="007E69F3" w:rsidRPr="005635D2" w:rsidRDefault="007E69F3" w:rsidP="007E69F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7E69F3" w:rsidRPr="005635D2" w:rsidRDefault="007E69F3" w:rsidP="007E69F3">
      <w:pPr>
        <w:tabs>
          <w:tab w:val="left" w:pos="284"/>
        </w:tabs>
        <w:rPr>
          <w:rFonts w:ascii="TH SarabunPSK" w:hAnsi="TH SarabunPSK" w:cs="TH SarabunPSK"/>
          <w:sz w:val="32"/>
          <w:szCs w:val="32"/>
        </w:rPr>
      </w:pPr>
    </w:p>
    <w:p w:rsidR="007E69F3" w:rsidRPr="005635D2" w:rsidRDefault="007E69F3" w:rsidP="007E69F3">
      <w:pPr>
        <w:tabs>
          <w:tab w:val="left" w:pos="284"/>
        </w:tabs>
        <w:rPr>
          <w:rFonts w:ascii="TH SarabunPSK" w:hAnsi="TH SarabunPSK" w:cs="TH SarabunPSK"/>
          <w:sz w:val="32"/>
          <w:szCs w:val="32"/>
        </w:rPr>
      </w:pPr>
    </w:p>
    <w:p w:rsidR="007E69F3" w:rsidRPr="005635D2" w:rsidRDefault="007E69F3" w:rsidP="007E69F3">
      <w:pPr>
        <w:tabs>
          <w:tab w:val="left" w:pos="284"/>
        </w:tabs>
        <w:rPr>
          <w:rFonts w:ascii="TH SarabunPSK" w:hAnsi="TH SarabunPSK" w:cs="TH SarabunPSK"/>
          <w:sz w:val="32"/>
          <w:szCs w:val="32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7"/>
      </w:tblGrid>
      <w:tr w:rsidR="005635D2" w:rsidRPr="005635D2" w:rsidTr="00465E0E">
        <w:trPr>
          <w:trHeight w:hRule="exact" w:val="397"/>
          <w:tblHeader/>
        </w:trPr>
        <w:tc>
          <w:tcPr>
            <w:tcW w:w="9067" w:type="dxa"/>
            <w:shd w:val="clear" w:color="auto" w:fill="FFFFFF"/>
            <w:vAlign w:val="center"/>
          </w:tcPr>
          <w:p w:rsidR="00BE725B" w:rsidRPr="005635D2" w:rsidRDefault="00BE725B" w:rsidP="00465E0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635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รายละเอียดการดำเนินกิจกรรม</w:t>
            </w:r>
          </w:p>
        </w:tc>
      </w:tr>
      <w:tr w:rsidR="005635D2" w:rsidRPr="005635D2" w:rsidTr="00465E0E">
        <w:tc>
          <w:tcPr>
            <w:tcW w:w="9067" w:type="dxa"/>
            <w:shd w:val="clear" w:color="auto" w:fill="auto"/>
          </w:tcPr>
          <w:p w:rsidR="00BE725B" w:rsidRPr="005635D2" w:rsidRDefault="00BE725B" w:rsidP="00BE725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635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กลุ่มเป้าหมาย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</w:t>
            </w:r>
          </w:p>
          <w:p w:rsidR="00BE725B" w:rsidRPr="005635D2" w:rsidRDefault="00BE725B" w:rsidP="00BE725B">
            <w:pPr>
              <w:ind w:firstLine="597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>1. ดำเนินการโดยจังหวัดที่มีชายแดนติดประเทศเพื่อนบ้าน 2</w:t>
            </w:r>
            <w:r w:rsidRPr="005635D2"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จังหวัด จำนวน </w:t>
            </w:r>
            <w:r w:rsidRPr="005635D2">
              <w:rPr>
                <w:rFonts w:ascii="TH SarabunPSK" w:hAnsi="TH SarabunPSK" w:cs="TH SarabunPSK" w:hint="cs"/>
                <w:sz w:val="32"/>
                <w:szCs w:val="32"/>
                <w:cs/>
              </w:rPr>
              <w:t>26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ครั้ง</w:t>
            </w:r>
          </w:p>
          <w:p w:rsidR="00BE725B" w:rsidRPr="005635D2" w:rsidRDefault="00BE725B" w:rsidP="00BE725B">
            <w:pPr>
              <w:ind w:firstLine="597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>2. กลุ่มเป้าหมายที่เข้าร่วมจัดแสดงและจำหน่ายในแต่ละครั้ง ดังนี้</w:t>
            </w:r>
          </w:p>
          <w:p w:rsidR="00BE725B" w:rsidRPr="005635D2" w:rsidRDefault="00BE725B" w:rsidP="00BE725B">
            <w:pPr>
              <w:ind w:firstLine="597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635D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r w:rsidRPr="005635D2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2.1 รูปแบบที่ 1 จัดแสดงและจำหน่ายในพื้นที่ของประเทศเพื่อนบ้าน โดยจะต้องมีกลุ่มเป้าหมายเป็น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5635D2">
              <w:rPr>
                <w:rFonts w:ascii="TH SarabunPSK" w:hAnsi="TH SarabunPSK" w:cs="TH SarabunPSK"/>
                <w:spacing w:val="4"/>
                <w:sz w:val="32"/>
                <w:szCs w:val="32"/>
                <w:cs/>
              </w:rPr>
              <w:t xml:space="preserve">ผู้ผลิต ผู้ประกอบการ </w:t>
            </w:r>
            <w:r w:rsidRPr="005635D2">
              <w:rPr>
                <w:rFonts w:ascii="TH SarabunPSK" w:hAnsi="TH SarabunPSK" w:cs="TH SarabunPSK"/>
                <w:spacing w:val="4"/>
                <w:sz w:val="32"/>
                <w:szCs w:val="32"/>
              </w:rPr>
              <w:t xml:space="preserve">OTOP </w:t>
            </w:r>
            <w:r w:rsidRPr="005635D2">
              <w:rPr>
                <w:rFonts w:ascii="TH SarabunPSK" w:hAnsi="TH SarabunPSK" w:cs="TH SarabunPSK"/>
                <w:spacing w:val="4"/>
                <w:sz w:val="32"/>
                <w:szCs w:val="32"/>
                <w:cs/>
              </w:rPr>
              <w:t>และ</w:t>
            </w:r>
            <w:r w:rsidRPr="005635D2">
              <w:rPr>
                <w:rFonts w:ascii="TH SarabunPSK" w:hAnsi="TH SarabunPSK" w:cs="TH SarabunPSK"/>
                <w:sz w:val="32"/>
                <w:szCs w:val="32"/>
              </w:rPr>
              <w:t xml:space="preserve"> OTOP Trader</w:t>
            </w:r>
            <w:r w:rsidRPr="005635D2">
              <w:rPr>
                <w:rFonts w:ascii="TH SarabunPSK" w:hAnsi="TH SarabunPSK" w:cs="TH SarabunPSK"/>
                <w:spacing w:val="4"/>
                <w:sz w:val="32"/>
                <w:szCs w:val="32"/>
                <w:cs/>
              </w:rPr>
              <w:t xml:space="preserve"> ของจังหวัดชายแดนเป้าหมาย เข้าร่วมจัดแสดงและจำหน่าย จำนวนไม่น้อยกว่า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50 ราย</w:t>
            </w:r>
          </w:p>
          <w:p w:rsidR="00BE725B" w:rsidRPr="005635D2" w:rsidRDefault="00BE725B" w:rsidP="00BE725B">
            <w:pPr>
              <w:ind w:firstLine="597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5635D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Pr="005635D2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>2.2 รูปแบบที่ 2 จัดแสดงและจำหน่ายภายในจังหวัด โดยพิจารณาสถานที่บริเวณชายแดนเป็นลำดับแรก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โดยจะต้องมีกลุ่มเป้าหมายเข้าร่วม</w:t>
            </w:r>
            <w:r w:rsidRPr="005635D2">
              <w:rPr>
                <w:rFonts w:ascii="TH SarabunPSK" w:hAnsi="TH SarabunPSK" w:cs="TH SarabunPSK"/>
                <w:spacing w:val="4"/>
                <w:sz w:val="32"/>
                <w:szCs w:val="32"/>
                <w:cs/>
              </w:rPr>
              <w:t>จัดแสดงและจำหน่ายไม่น้อยกว่า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70 ราย แยกเป็น </w:t>
            </w:r>
          </w:p>
          <w:p w:rsidR="00BE725B" w:rsidRPr="005635D2" w:rsidRDefault="00BE725B" w:rsidP="00BE725B">
            <w:pPr>
              <w:ind w:firstLine="597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1) ผู้ผลิต ผู้ประกอบการ </w:t>
            </w:r>
            <w:r w:rsidRPr="005635D2">
              <w:rPr>
                <w:rFonts w:ascii="TH SarabunPSK" w:hAnsi="TH SarabunPSK" w:cs="TH SarabunPSK"/>
                <w:sz w:val="32"/>
                <w:szCs w:val="32"/>
              </w:rPr>
              <w:t xml:space="preserve">OTOP 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>ของจังหวัดชายแดนเป้าหมาย จำนวนไม่น้อยกว่า 60 ราย</w:t>
            </w:r>
          </w:p>
          <w:p w:rsidR="00BE725B" w:rsidRPr="005635D2" w:rsidRDefault="00BE725B" w:rsidP="00BE725B">
            <w:pPr>
              <w:ind w:firstLine="597"/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</w:rPr>
            </w:pP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</w:t>
            </w:r>
            <w:r w:rsidRPr="005635D2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 xml:space="preserve">2) </w:t>
            </w:r>
            <w:r w:rsidRPr="005635D2">
              <w:rPr>
                <w:rFonts w:ascii="TH SarabunPSK" w:hAnsi="TH SarabunPSK" w:cs="TH SarabunPSK"/>
                <w:spacing w:val="-10"/>
                <w:sz w:val="32"/>
                <w:szCs w:val="32"/>
              </w:rPr>
              <w:t xml:space="preserve">OTOP Trader </w:t>
            </w:r>
            <w:r w:rsidRPr="005635D2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 xml:space="preserve">และผู้ผลิต ผู้ประกอบการ </w:t>
            </w:r>
            <w:r w:rsidRPr="005635D2">
              <w:rPr>
                <w:rFonts w:ascii="TH SarabunPSK" w:hAnsi="TH SarabunPSK" w:cs="TH SarabunPSK"/>
                <w:spacing w:val="-10"/>
                <w:sz w:val="32"/>
                <w:szCs w:val="32"/>
              </w:rPr>
              <w:t xml:space="preserve">OTOP </w:t>
            </w:r>
            <w:r w:rsidRPr="005635D2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>ของจังหวัดใกล้เคียง จำนวนไม่น้อยกว่า 10 ราย</w:t>
            </w:r>
          </w:p>
          <w:p w:rsidR="00BE725B" w:rsidRPr="005635D2" w:rsidRDefault="00BE725B" w:rsidP="00B7388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635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</w:t>
            </w:r>
            <w:r w:rsidR="00B73885" w:rsidRPr="005635D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ดำเนินการครั้งละ 1,200,000 บาท จำนวน </w:t>
            </w:r>
            <w:r w:rsidRPr="005635D2">
              <w:rPr>
                <w:rFonts w:ascii="TH SarabunPSK" w:hAnsi="TH SarabunPSK" w:cs="TH SarabunPSK" w:hint="cs"/>
                <w:sz w:val="32"/>
                <w:szCs w:val="32"/>
                <w:cs/>
              </w:rPr>
              <w:t>26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ครั้ง รวม 3</w:t>
            </w:r>
            <w:r w:rsidRPr="005635D2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 w:rsidRPr="005635D2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00,000 บาท   </w:t>
            </w:r>
          </w:p>
          <w:p w:rsidR="00BE725B" w:rsidRPr="005635D2" w:rsidRDefault="00BE725B" w:rsidP="00BE725B">
            <w:pPr>
              <w:ind w:firstLine="597"/>
              <w:rPr>
                <w:rFonts w:ascii="TH SarabunPSK" w:hAnsi="TH SarabunPSK" w:cs="TH SarabunPSK"/>
                <w:sz w:val="32"/>
                <w:szCs w:val="32"/>
              </w:rPr>
            </w:pP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(ดำเนินการใน</w:t>
            </w:r>
            <w:r w:rsidRPr="005635D2">
              <w:rPr>
                <w:rFonts w:ascii="TH SarabunPSK" w:hAnsi="TH SarabunPSK" w:cs="TH SarabunPSK" w:hint="cs"/>
                <w:sz w:val="32"/>
                <w:szCs w:val="32"/>
                <w:cs/>
              </w:rPr>
              <w:t>จั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งหวัดชายแดนประเทศเพื่อนบ้าน) </w:t>
            </w:r>
          </w:p>
          <w:p w:rsidR="00B73885" w:rsidRPr="005635D2" w:rsidRDefault="00BE725B" w:rsidP="00B73885">
            <w:pPr>
              <w:spacing w:before="120"/>
              <w:ind w:firstLine="30"/>
              <w:rPr>
                <w:rFonts w:ascii="TH SarabunPSK" w:hAnsi="TH SarabunPSK" w:cs="TH SarabunPSK"/>
                <w:sz w:val="32"/>
                <w:szCs w:val="32"/>
              </w:rPr>
            </w:pPr>
            <w:r w:rsidRPr="005635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หน่วยดำเนินงาน 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>สำนักงานพัฒนาชุมชนจังหวัด 2</w:t>
            </w:r>
            <w:r w:rsidRPr="005635D2"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จังหวัด</w:t>
            </w:r>
            <w:r w:rsidRPr="005635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(ราชบุรี </w:t>
            </w:r>
            <w:r w:rsidR="00B73885" w:rsidRPr="005635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หนองคาย 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สระแก้ว กาญจนบุรี </w:t>
            </w:r>
            <w:r w:rsidR="00B73885" w:rsidRPr="005635D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:rsidR="00B73885" w:rsidRPr="005635D2" w:rsidRDefault="00B73885" w:rsidP="00B73885">
            <w:pPr>
              <w:ind w:firstLine="28"/>
              <w:rPr>
                <w:rFonts w:ascii="TH SarabunPSK" w:hAnsi="TH SarabunPSK" w:cs="TH SarabunPSK"/>
                <w:sz w:val="32"/>
                <w:szCs w:val="32"/>
              </w:rPr>
            </w:pPr>
            <w:r w:rsidRPr="005635D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</w:t>
            </w:r>
            <w:r w:rsidR="00BE725B" w:rsidRPr="005635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ประจวบคีรีขันธ์ ระนอง 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สงขลา </w:t>
            </w:r>
            <w:r w:rsidR="00BE725B" w:rsidRPr="005635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สตูล นราธิวาส จันทบุรี เลย บึงกาฬ นครพนม </w:t>
            </w:r>
            <w:r w:rsidRPr="005635D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:rsidR="00B73885" w:rsidRPr="005635D2" w:rsidRDefault="00B73885" w:rsidP="00B73885">
            <w:pPr>
              <w:ind w:firstLine="28"/>
              <w:rPr>
                <w:rFonts w:ascii="TH SarabunPSK" w:hAnsi="TH SarabunPSK" w:cs="TH SarabunPSK"/>
                <w:sz w:val="32"/>
                <w:szCs w:val="32"/>
              </w:rPr>
            </w:pPr>
            <w:r w:rsidRPr="005635D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</w:t>
            </w:r>
            <w:r w:rsidR="00BE725B" w:rsidRPr="005635D2">
              <w:rPr>
                <w:rFonts w:ascii="TH SarabunPSK" w:hAnsi="TH SarabunPSK" w:cs="TH SarabunPSK"/>
                <w:sz w:val="32"/>
                <w:szCs w:val="32"/>
                <w:cs/>
              </w:rPr>
              <w:t>มุกดาหาร อำนา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จเจริญ </w:t>
            </w:r>
            <w:r w:rsidR="00BE725B" w:rsidRPr="005635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อุบลราชธานี 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บุรีรัมย์ เชียงใหม่ </w:t>
            </w:r>
            <w:r w:rsidR="00BE725B" w:rsidRPr="005635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แม่ฮ่องสอน เชียงราย น่าน ตาก </w:t>
            </w:r>
            <w:r w:rsidRPr="005635D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</w:t>
            </w:r>
          </w:p>
          <w:p w:rsidR="00BE725B" w:rsidRPr="005635D2" w:rsidRDefault="00B73885" w:rsidP="00B73885">
            <w:pPr>
              <w:ind w:firstLine="28"/>
              <w:rPr>
                <w:rFonts w:ascii="TH SarabunPSK" w:hAnsi="TH SarabunPSK" w:cs="TH SarabunPSK"/>
                <w:sz w:val="32"/>
                <w:szCs w:val="32"/>
              </w:rPr>
            </w:pPr>
            <w:r w:rsidRPr="005635D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</w:t>
            </w:r>
            <w:r w:rsidR="00BE725B" w:rsidRPr="005635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อุตรดิตถ์ สุรินทร์ พะเยา) </w:t>
            </w:r>
          </w:p>
          <w:p w:rsidR="00BE725B" w:rsidRPr="005635D2" w:rsidRDefault="00BE725B" w:rsidP="00B73885">
            <w:pPr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  <w:r w:rsidRPr="005635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พื้นที่ดำเนินการ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ดำเนินการในพื้นที่ประเทศเพื่อนบ้านติดเขตชายแดนไทย หรือพื้นที่ภายในจังหวัด</w:t>
            </w:r>
          </w:p>
          <w:p w:rsidR="00BE725B" w:rsidRPr="005635D2" w:rsidRDefault="00BE725B" w:rsidP="00BE725B">
            <w:pPr>
              <w:ind w:firstLine="597"/>
              <w:rPr>
                <w:rFonts w:ascii="TH SarabunPSK" w:hAnsi="TH SarabunPSK" w:cs="TH SarabunPSK"/>
                <w:sz w:val="32"/>
                <w:szCs w:val="32"/>
              </w:rPr>
            </w:pP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โดยพิจารณาพื้นที่บริเวณชายแดนเป็นลำดับแรก จำนวน </w:t>
            </w:r>
            <w:r w:rsidRPr="005635D2">
              <w:rPr>
                <w:rFonts w:ascii="TH SarabunPSK" w:hAnsi="TH SarabunPSK" w:cs="TH SarabunPSK" w:hint="cs"/>
                <w:sz w:val="32"/>
                <w:szCs w:val="32"/>
                <w:cs/>
              </w:rPr>
              <w:t>26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แห่ง</w:t>
            </w:r>
          </w:p>
          <w:p w:rsidR="00BE725B" w:rsidRPr="005635D2" w:rsidRDefault="00BE725B" w:rsidP="00B73885">
            <w:pPr>
              <w:spacing w:before="12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635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ระยะเวลาดำเนินการ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ดำเนินการในไตรมาส 1 – </w:t>
            </w:r>
            <w:r w:rsidRPr="005635D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2 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(ตุลาคม 2562 – </w:t>
            </w:r>
            <w:r w:rsidRPr="005635D2">
              <w:rPr>
                <w:rFonts w:ascii="TH SarabunPSK" w:hAnsi="TH SarabunPSK" w:cs="TH SarabunPSK" w:hint="cs"/>
                <w:sz w:val="32"/>
                <w:szCs w:val="32"/>
                <w:cs/>
              </w:rPr>
              <w:t>มีนาคม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2563)</w:t>
            </w:r>
          </w:p>
          <w:p w:rsidR="00BE725B" w:rsidRPr="005635D2" w:rsidRDefault="00BE725B" w:rsidP="00B73885">
            <w:pPr>
              <w:pStyle w:val="ListParagraph"/>
              <w:spacing w:before="120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635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ผลที่คาดว่าจะได้รับ</w:t>
            </w:r>
            <w:r w:rsidR="00B73885" w:rsidRPr="005635D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 </w:t>
            </w:r>
            <w:r w:rsidRPr="005635D2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 xml:space="preserve">1. </w:t>
            </w:r>
            <w:r w:rsidRPr="005635D2">
              <w:rPr>
                <w:rFonts w:ascii="TH SarabunPSK" w:hAnsi="TH SarabunPSK" w:cs="TH SarabunPSK"/>
                <w:spacing w:val="-10"/>
                <w:sz w:val="32"/>
                <w:szCs w:val="32"/>
              </w:rPr>
              <w:t>OTOP Trader</w:t>
            </w:r>
            <w:r w:rsidRPr="005635D2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 xml:space="preserve"> และผู้ผลิต ผู้ประกอบการ </w:t>
            </w:r>
            <w:r w:rsidRPr="005635D2">
              <w:rPr>
                <w:rFonts w:ascii="TH SarabunPSK" w:hAnsi="TH SarabunPSK" w:cs="TH SarabunPSK"/>
                <w:spacing w:val="-10"/>
                <w:sz w:val="32"/>
                <w:szCs w:val="32"/>
              </w:rPr>
              <w:t>OTOP</w:t>
            </w:r>
            <w:r w:rsidRPr="005635D2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 xml:space="preserve"> มีช่องทางในการจำหน่ายเพิ่มมากขึ้น</w:t>
            </w:r>
          </w:p>
          <w:p w:rsidR="00BE725B" w:rsidRPr="005635D2" w:rsidRDefault="00BE725B" w:rsidP="00BE725B">
            <w:pPr>
              <w:pStyle w:val="ListParagraph"/>
              <w:ind w:left="0" w:firstLine="59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2. </w:t>
            </w:r>
            <w:r w:rsidRPr="005635D2">
              <w:rPr>
                <w:rFonts w:ascii="TH SarabunPSK" w:hAnsi="TH SarabunPSK" w:cs="TH SarabunPSK"/>
                <w:sz w:val="32"/>
                <w:szCs w:val="32"/>
              </w:rPr>
              <w:t xml:space="preserve">OTOP Trader 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มีการพัฒนาแนวทางในการจำหน่ายผลิตภัณฑ์ </w:t>
            </w:r>
            <w:r w:rsidRPr="005635D2">
              <w:rPr>
                <w:rFonts w:ascii="TH SarabunPSK" w:hAnsi="TH SarabunPSK" w:cs="TH SarabunPSK"/>
                <w:sz w:val="32"/>
                <w:szCs w:val="32"/>
              </w:rPr>
              <w:t>OTOP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ให้ตรงกับความต้องการของลูกค้าในประเทศเพื่อนบ้าน และผู้ผลิต ผู้ประกอบการ </w:t>
            </w:r>
            <w:r w:rsidRPr="005635D2">
              <w:rPr>
                <w:rFonts w:ascii="TH SarabunPSK" w:hAnsi="TH SarabunPSK" w:cs="TH SarabunPSK"/>
                <w:sz w:val="32"/>
                <w:szCs w:val="32"/>
              </w:rPr>
              <w:t xml:space="preserve">OTOP 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>มีการพัฒนาคุณภาพและมาตรฐานของผลิตภัณฑ์ให้ตรงกับความต้องการของลูกค้าในประเทศเพื่อนบ้าน</w:t>
            </w:r>
          </w:p>
          <w:p w:rsidR="00BE725B" w:rsidRPr="005635D2" w:rsidRDefault="00BE725B" w:rsidP="00BE725B">
            <w:pPr>
              <w:pStyle w:val="ListParagraph"/>
              <w:ind w:left="0" w:firstLine="597"/>
              <w:rPr>
                <w:rFonts w:ascii="TH SarabunPSK" w:hAnsi="TH SarabunPSK" w:cs="TH SarabunPSK"/>
                <w:spacing w:val="-2"/>
                <w:sz w:val="32"/>
                <w:szCs w:val="32"/>
              </w:rPr>
            </w:pP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3. </w:t>
            </w:r>
            <w:r w:rsidRPr="005635D2">
              <w:rPr>
                <w:rFonts w:ascii="TH SarabunPSK" w:hAnsi="TH SarabunPSK" w:cs="TH SarabunPSK"/>
                <w:sz w:val="32"/>
                <w:szCs w:val="32"/>
              </w:rPr>
              <w:t xml:space="preserve">OTOP Trader 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และผู้ผลิต ผู้ประกอบการ </w:t>
            </w:r>
            <w:r w:rsidRPr="005635D2">
              <w:rPr>
                <w:rFonts w:ascii="TH SarabunPSK" w:hAnsi="TH SarabunPSK" w:cs="TH SarabunPSK"/>
                <w:sz w:val="32"/>
                <w:szCs w:val="32"/>
              </w:rPr>
              <w:t xml:space="preserve">OTOP 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>มีการเจรจาธุรกิจกับนักธุรกิจของประเทศเพื่อนบ้าน</w:t>
            </w:r>
          </w:p>
          <w:p w:rsidR="00BE725B" w:rsidRPr="005635D2" w:rsidRDefault="00BE725B" w:rsidP="00BE725B">
            <w:pPr>
              <w:pStyle w:val="ListParagraph"/>
              <w:ind w:left="0" w:firstLine="597"/>
              <w:rPr>
                <w:rFonts w:ascii="TH SarabunPSK" w:hAnsi="TH SarabunPSK" w:cs="TH SarabunPSK"/>
                <w:spacing w:val="-2"/>
                <w:sz w:val="32"/>
                <w:szCs w:val="32"/>
              </w:rPr>
            </w:pPr>
            <w:r w:rsidRPr="005635D2"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 xml:space="preserve">                  </w:t>
            </w:r>
            <w:r w:rsidR="00B73885" w:rsidRPr="005635D2">
              <w:rPr>
                <w:rFonts w:ascii="TH SarabunPSK" w:hAnsi="TH SarabunPSK" w:cs="TH SarabunPSK" w:hint="cs"/>
                <w:spacing w:val="-2"/>
                <w:sz w:val="32"/>
                <w:szCs w:val="32"/>
                <w:cs/>
              </w:rPr>
              <w:t xml:space="preserve">  </w:t>
            </w:r>
            <w:r w:rsidRPr="005635D2"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>4. ความสัมพันธ์ด้านการค้าของจังหวัดที่ติดชายแดนประเทศเพื่อนบ้านดีขึ้น</w:t>
            </w:r>
          </w:p>
          <w:p w:rsidR="00B73885" w:rsidRPr="005635D2" w:rsidRDefault="00BE725B" w:rsidP="00B73885">
            <w:pPr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  <w:r w:rsidRPr="005635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ตัวชี้วัดกิจกรรม</w:t>
            </w:r>
            <w:r w:rsidR="00B73885" w:rsidRPr="005635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1. มีการจัดงานแสดงและจำหน่ายผลิตภัณฑ์ </w:t>
            </w:r>
            <w:r w:rsidRPr="005635D2">
              <w:rPr>
                <w:rFonts w:ascii="TH SarabunPSK" w:hAnsi="TH SarabunPSK" w:cs="TH SarabunPSK"/>
                <w:sz w:val="32"/>
                <w:szCs w:val="32"/>
              </w:rPr>
              <w:t xml:space="preserve">OTOP 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>ในประเทศกลุ่มอาเซียนหรือ</w:t>
            </w:r>
          </w:p>
          <w:p w:rsidR="00BE725B" w:rsidRPr="005635D2" w:rsidRDefault="00B73885" w:rsidP="00B7388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635D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   </w:t>
            </w:r>
            <w:r w:rsidR="00BE725B" w:rsidRPr="005635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ในพื้นที่ชายแดนประเทศไทย จำนวน </w:t>
            </w:r>
            <w:r w:rsidR="00BE725B" w:rsidRPr="005635D2">
              <w:rPr>
                <w:rFonts w:ascii="TH SarabunPSK" w:hAnsi="TH SarabunPSK" w:cs="TH SarabunPSK" w:hint="cs"/>
                <w:sz w:val="32"/>
                <w:szCs w:val="32"/>
                <w:cs/>
              </w:rPr>
              <w:t>25</w:t>
            </w:r>
            <w:r w:rsidR="00BE725B" w:rsidRPr="005635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BE725B" w:rsidRPr="005635D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จังหวัด 26 </w:t>
            </w:r>
            <w:r w:rsidR="00BE725B" w:rsidRPr="005635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ครั้ง </w:t>
            </w:r>
          </w:p>
          <w:p w:rsidR="00BE725B" w:rsidRPr="005635D2" w:rsidRDefault="00BE725B" w:rsidP="00BE725B">
            <w:pPr>
              <w:ind w:firstLine="597"/>
              <w:rPr>
                <w:rFonts w:ascii="TH SarabunPSK" w:hAnsi="TH SarabunPSK" w:cs="TH SarabunPSK"/>
                <w:sz w:val="32"/>
                <w:szCs w:val="32"/>
              </w:rPr>
            </w:pP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2.</w:t>
            </w:r>
            <w:r w:rsidRPr="005635D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>ร้อยละ 85</w:t>
            </w:r>
            <w:r w:rsidRPr="005635D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ของจำนวน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ผู้ผลิต ผู้ประกอบการ </w:t>
            </w:r>
            <w:r w:rsidRPr="005635D2">
              <w:rPr>
                <w:rFonts w:ascii="TH SarabunPSK" w:hAnsi="TH SarabunPSK" w:cs="TH SarabunPSK"/>
                <w:sz w:val="32"/>
                <w:szCs w:val="32"/>
              </w:rPr>
              <w:t xml:space="preserve">OTOP </w:t>
            </w:r>
            <w:r w:rsidRPr="005635D2">
              <w:rPr>
                <w:rFonts w:ascii="TH SarabunPSK" w:hAnsi="TH SarabunPSK" w:cs="TH SarabunPSK" w:hint="cs"/>
                <w:sz w:val="32"/>
                <w:szCs w:val="32"/>
                <w:cs/>
                <w:lang w:val="en-GB"/>
              </w:rPr>
              <w:t>ที่เข้าร่วมงาน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>มีรายได้เพิ่มขึ้น</w:t>
            </w:r>
          </w:p>
          <w:p w:rsidR="00BE725B" w:rsidRPr="005635D2" w:rsidRDefault="00BE725B" w:rsidP="00BE725B">
            <w:pPr>
              <w:ind w:firstLine="597"/>
              <w:rPr>
                <w:rFonts w:ascii="TH SarabunPSK" w:hAnsi="TH SarabunPSK" w:cs="TH SarabunPSK"/>
                <w:sz w:val="32"/>
                <w:szCs w:val="32"/>
              </w:rPr>
            </w:pP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3. ผู้ผลิต ผู้ประกอบการ </w:t>
            </w:r>
            <w:r w:rsidRPr="005635D2">
              <w:rPr>
                <w:rFonts w:ascii="TH SarabunPSK" w:hAnsi="TH SarabunPSK" w:cs="TH SarabunPSK"/>
                <w:sz w:val="32"/>
                <w:szCs w:val="32"/>
              </w:rPr>
              <w:t xml:space="preserve">OTOP 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ได้เพิ่มช่องทางการตลาด จำนวน 1 ช่องทาง  </w:t>
            </w:r>
          </w:p>
          <w:p w:rsidR="00B73885" w:rsidRPr="005635D2" w:rsidRDefault="00B73885" w:rsidP="00B73885">
            <w:pPr>
              <w:spacing w:before="120"/>
              <w:ind w:left="2268" w:hanging="2268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635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เจ้าหน้าที่ผู้รับผิดชอบ</w:t>
            </w:r>
          </w:p>
          <w:p w:rsidR="00B73885" w:rsidRPr="005635D2" w:rsidRDefault="00B73885" w:rsidP="00B7388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635D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1. 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นายอนุชิต โอชัยกุล ผู้อำนวยการกลุ่มงานส่งเสริมการตลาด </w:t>
            </w:r>
            <w:r w:rsidRPr="005635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Pr="005635D2">
              <w:rPr>
                <w:rFonts w:ascii="TH SarabunPSK" w:hAnsi="TH SarabunPSK" w:cs="TH SarabunPSK" w:hint="cs"/>
                <w:sz w:val="32"/>
                <w:szCs w:val="32"/>
                <w:cs/>
              </w:rPr>
              <w:t>โทรศัพท์</w:t>
            </w:r>
            <w:r w:rsidRPr="005635D2">
              <w:rPr>
                <w:rFonts w:ascii="TH SarabunPSK" w:hAnsi="TH SarabunPSK" w:cs="TH SarabunPSK"/>
                <w:sz w:val="32"/>
                <w:szCs w:val="32"/>
              </w:rPr>
              <w:t xml:space="preserve"> 0 2141 6077</w:t>
            </w:r>
          </w:p>
          <w:p w:rsidR="00BE725B" w:rsidRPr="005635D2" w:rsidRDefault="00B73885" w:rsidP="00B7388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635D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2. นางสาว</w:t>
            </w:r>
            <w:proofErr w:type="spellStart"/>
            <w:r w:rsidRPr="005635D2">
              <w:rPr>
                <w:rFonts w:ascii="TH SarabunPSK" w:hAnsi="TH SarabunPSK" w:cs="TH SarabunPSK" w:hint="cs"/>
                <w:sz w:val="32"/>
                <w:szCs w:val="32"/>
                <w:cs/>
              </w:rPr>
              <w:t>ปวิ</w:t>
            </w:r>
            <w:proofErr w:type="spellEnd"/>
            <w:r w:rsidRPr="005635D2">
              <w:rPr>
                <w:rFonts w:ascii="TH SarabunPSK" w:hAnsi="TH SarabunPSK" w:cs="TH SarabunPSK" w:hint="cs"/>
                <w:sz w:val="32"/>
                <w:szCs w:val="32"/>
                <w:cs/>
              </w:rPr>
              <w:t>ตรี  อังกุลดี  นักวิชาการพัฒนาชุมชนชำนาญการ  โทรศัพท์ 0 2141 6069</w:t>
            </w:r>
          </w:p>
          <w:p w:rsidR="00B73885" w:rsidRPr="005635D2" w:rsidRDefault="00B73885" w:rsidP="00B73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B73885" w:rsidRPr="005635D2" w:rsidRDefault="00B73885" w:rsidP="0049546E">
      <w:pPr>
        <w:tabs>
          <w:tab w:val="left" w:pos="284"/>
        </w:tabs>
        <w:rPr>
          <w:rFonts w:ascii="TH SarabunPSK" w:hAnsi="TH SarabunPSK" w:cs="TH SarabunPSK"/>
          <w:sz w:val="32"/>
          <w:szCs w:val="32"/>
        </w:rPr>
      </w:pPr>
    </w:p>
    <w:p w:rsidR="0049546E" w:rsidRPr="005635D2" w:rsidRDefault="0049546E" w:rsidP="0049546E">
      <w:pPr>
        <w:tabs>
          <w:tab w:val="left" w:pos="284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5635D2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 xml:space="preserve"> 2. ตลาดประชารัฐคนไทยยิ้มได้</w:t>
      </w:r>
    </w:p>
    <w:p w:rsidR="007432BF" w:rsidRPr="005635D2" w:rsidRDefault="007432BF" w:rsidP="007432BF">
      <w:pPr>
        <w:ind w:right="-613"/>
        <w:rPr>
          <w:rFonts w:ascii="TH SarabunPSK" w:hAnsi="TH SarabunPSK" w:cs="TH SarabunPSK"/>
          <w:b/>
          <w:bCs/>
          <w:sz w:val="32"/>
          <w:szCs w:val="32"/>
        </w:rPr>
      </w:pPr>
      <w:r w:rsidRPr="005635D2">
        <w:rPr>
          <w:rFonts w:ascii="TH SarabunPSK" w:hAnsi="TH SarabunPSK" w:cs="TH SarabunPSK"/>
          <w:b/>
          <w:bCs/>
          <w:sz w:val="32"/>
          <w:szCs w:val="32"/>
          <w:cs/>
        </w:rPr>
        <w:t>วัตถุประสงค์</w:t>
      </w:r>
    </w:p>
    <w:p w:rsidR="007432BF" w:rsidRPr="005635D2" w:rsidRDefault="007432BF" w:rsidP="007432BF">
      <w:pPr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5635D2">
        <w:rPr>
          <w:rFonts w:ascii="TH SarabunPSK" w:hAnsi="TH SarabunPSK" w:cs="TH SarabunPSK"/>
          <w:b/>
          <w:bCs/>
          <w:sz w:val="32"/>
          <w:szCs w:val="32"/>
        </w:rPr>
        <w:tab/>
      </w:r>
      <w:r w:rsidRPr="005635D2">
        <w:rPr>
          <w:rFonts w:ascii="TH SarabunPSK" w:hAnsi="TH SarabunPSK" w:cs="TH SarabunPSK"/>
          <w:sz w:val="32"/>
          <w:szCs w:val="32"/>
        </w:rPr>
        <w:t>1</w:t>
      </w:r>
      <w:r w:rsidRPr="005635D2">
        <w:rPr>
          <w:rFonts w:ascii="TH SarabunPSK" w:hAnsi="TH SarabunPSK" w:cs="TH SarabunPSK"/>
          <w:sz w:val="32"/>
          <w:szCs w:val="32"/>
          <w:cs/>
        </w:rPr>
        <w:t xml:space="preserve">. เพื่อพัฒนาศักยภาพตลาดประชารัฐให้มีเอกลักษณ์และตัวตนที่โดดเด่น เชื่อมโยงการท่องเที่ยว </w:t>
      </w:r>
      <w:r w:rsidRPr="005635D2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Pr="005635D2">
        <w:rPr>
          <w:rFonts w:ascii="TH SarabunPSK" w:hAnsi="TH SarabunPSK" w:cs="TH SarabunPSK"/>
          <w:sz w:val="32"/>
          <w:szCs w:val="32"/>
          <w:cs/>
        </w:rPr>
        <w:t xml:space="preserve">เพิ่มช่องทางการตลาดให้กับสินค้าของสัมมาชีพ ผลผลิตทางการเกษตร และผลิตภัณฑ์ </w:t>
      </w:r>
      <w:r w:rsidRPr="005635D2">
        <w:rPr>
          <w:rFonts w:ascii="TH SarabunPSK" w:hAnsi="TH SarabunPSK" w:cs="TH SarabunPSK"/>
          <w:sz w:val="32"/>
          <w:szCs w:val="32"/>
        </w:rPr>
        <w:t>OTOP</w:t>
      </w:r>
      <w:r w:rsidRPr="005635D2">
        <w:rPr>
          <w:rFonts w:ascii="TH SarabunPSK" w:hAnsi="TH SarabunPSK" w:cs="TH SarabunPSK"/>
          <w:sz w:val="32"/>
          <w:szCs w:val="32"/>
          <w:cs/>
        </w:rPr>
        <w:t xml:space="preserve"> ที่มีศักยภาพ</w:t>
      </w:r>
      <w:r w:rsidRPr="005635D2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5635D2">
        <w:rPr>
          <w:rFonts w:ascii="TH SarabunPSK" w:hAnsi="TH SarabunPSK" w:cs="TH SarabunPSK"/>
          <w:sz w:val="32"/>
          <w:szCs w:val="32"/>
          <w:cs/>
        </w:rPr>
        <w:t>แต่ขาดช่องทางและโอกาสในการจำหน่าย</w:t>
      </w:r>
    </w:p>
    <w:p w:rsidR="007432BF" w:rsidRPr="005635D2" w:rsidRDefault="007432BF" w:rsidP="007432BF">
      <w:pPr>
        <w:rPr>
          <w:rFonts w:ascii="TH SarabunPSK" w:hAnsi="TH SarabunPSK" w:cs="TH SarabunPSK"/>
          <w:sz w:val="32"/>
          <w:szCs w:val="32"/>
          <w:cs/>
        </w:rPr>
      </w:pPr>
      <w:r w:rsidRPr="005635D2">
        <w:rPr>
          <w:rFonts w:ascii="TH SarabunPSK" w:hAnsi="TH SarabunPSK" w:cs="TH SarabunPSK"/>
          <w:sz w:val="32"/>
          <w:szCs w:val="32"/>
        </w:rPr>
        <w:tab/>
      </w:r>
      <w:r w:rsidRPr="005635D2">
        <w:rPr>
          <w:rFonts w:ascii="TH SarabunPSK" w:hAnsi="TH SarabunPSK" w:cs="TH SarabunPSK"/>
          <w:sz w:val="32"/>
          <w:szCs w:val="32"/>
          <w:cs/>
        </w:rPr>
        <w:t xml:space="preserve">2. เพื่อสร้างการเรียนรู้และประสบการณ์ในการจำหน่ายสินค้าให้กับสัมมาชีพชุมชน เกษตรกร และผู้ผลิต ผู้ประกอบการ </w:t>
      </w:r>
      <w:r w:rsidRPr="005635D2">
        <w:rPr>
          <w:rFonts w:ascii="TH SarabunPSK" w:hAnsi="TH SarabunPSK" w:cs="TH SarabunPSK"/>
          <w:sz w:val="32"/>
          <w:szCs w:val="32"/>
        </w:rPr>
        <w:t>OTOP</w:t>
      </w:r>
    </w:p>
    <w:p w:rsidR="007432BF" w:rsidRPr="005635D2" w:rsidRDefault="007432BF" w:rsidP="007432BF">
      <w:pPr>
        <w:rPr>
          <w:rFonts w:ascii="TH SarabunPSK" w:hAnsi="TH SarabunPSK" w:cs="TH SarabunPSK"/>
          <w:sz w:val="32"/>
          <w:szCs w:val="32"/>
        </w:rPr>
      </w:pPr>
      <w:r w:rsidRPr="005635D2">
        <w:rPr>
          <w:rFonts w:ascii="TH SarabunPSK" w:hAnsi="TH SarabunPSK" w:cs="TH SarabunPSK"/>
          <w:sz w:val="32"/>
          <w:szCs w:val="32"/>
        </w:rPr>
        <w:tab/>
        <w:t>3</w:t>
      </w:r>
      <w:r w:rsidRPr="005635D2">
        <w:rPr>
          <w:rFonts w:ascii="TH SarabunPSK" w:hAnsi="TH SarabunPSK" w:cs="TH SarabunPSK"/>
          <w:sz w:val="32"/>
          <w:szCs w:val="32"/>
          <w:cs/>
        </w:rPr>
        <w:t xml:space="preserve">. เพื่อให้สัมมาชีพชุมชน เกษตรกร และผู้ผลิต ผู้ประกอบการ </w:t>
      </w:r>
      <w:r w:rsidRPr="005635D2">
        <w:rPr>
          <w:rFonts w:ascii="TH SarabunPSK" w:hAnsi="TH SarabunPSK" w:cs="TH SarabunPSK"/>
          <w:sz w:val="32"/>
          <w:szCs w:val="32"/>
        </w:rPr>
        <w:t xml:space="preserve">OTOP </w:t>
      </w:r>
      <w:r w:rsidRPr="005635D2">
        <w:rPr>
          <w:rFonts w:ascii="TH SarabunPSK" w:hAnsi="TH SarabunPSK" w:cs="TH SarabunPSK"/>
          <w:sz w:val="32"/>
          <w:szCs w:val="32"/>
          <w:cs/>
        </w:rPr>
        <w:t>ได้พัฒนาสินค้าให้ตรงกับความต้องการของตลาด แต่ยังคงเอกลักษณ์และตัวตนของชุมชน</w:t>
      </w:r>
    </w:p>
    <w:p w:rsidR="007432BF" w:rsidRPr="005635D2" w:rsidRDefault="007432BF" w:rsidP="007432BF">
      <w:pPr>
        <w:rPr>
          <w:rFonts w:ascii="TH SarabunPSK" w:hAnsi="TH SarabunPSK" w:cs="TH SarabunPSK"/>
          <w:sz w:val="12"/>
          <w:szCs w:val="12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7"/>
      </w:tblGrid>
      <w:tr w:rsidR="005635D2" w:rsidRPr="005635D2" w:rsidTr="00465E0E">
        <w:trPr>
          <w:trHeight w:hRule="exact" w:val="397"/>
          <w:tblHeader/>
        </w:trPr>
        <w:tc>
          <w:tcPr>
            <w:tcW w:w="9067" w:type="dxa"/>
            <w:shd w:val="clear" w:color="auto" w:fill="FFFFFF"/>
            <w:vAlign w:val="center"/>
          </w:tcPr>
          <w:p w:rsidR="007432BF" w:rsidRPr="005635D2" w:rsidRDefault="007432BF" w:rsidP="00465E0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635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รายละเอียดการดำเนินกิจกรรม</w:t>
            </w:r>
          </w:p>
        </w:tc>
      </w:tr>
      <w:tr w:rsidR="005635D2" w:rsidRPr="005635D2" w:rsidTr="00465E0E">
        <w:tc>
          <w:tcPr>
            <w:tcW w:w="9067" w:type="dxa"/>
            <w:shd w:val="clear" w:color="auto" w:fill="auto"/>
          </w:tcPr>
          <w:p w:rsidR="007432BF" w:rsidRPr="005635D2" w:rsidRDefault="007432BF" w:rsidP="007432BF">
            <w:pPr>
              <w:spacing w:before="120"/>
              <w:ind w:right="-612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635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วิธีการ/ขั้นตอนดำเนินการ/เงื่อนไขของกิจกรรม</w:t>
            </w:r>
          </w:p>
          <w:p w:rsidR="007432BF" w:rsidRPr="005635D2" w:rsidRDefault="007432BF" w:rsidP="007432BF">
            <w:pPr>
              <w:tabs>
                <w:tab w:val="center" w:pos="1877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>จังหวัดดำเนินการตามขั้นตอนการดำเนินงาน ดังนี้</w:t>
            </w:r>
          </w:p>
          <w:p w:rsidR="007432BF" w:rsidRPr="005635D2" w:rsidRDefault="007432BF" w:rsidP="007432BF">
            <w:pPr>
              <w:tabs>
                <w:tab w:val="center" w:pos="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5635D2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Pr="005635D2">
              <w:rPr>
                <w:rFonts w:ascii="TH SarabunPSK" w:hAnsi="TH SarabunPSK" w:cs="TH SarabunPSK" w:hint="cs"/>
                <w:sz w:val="32"/>
                <w:szCs w:val="32"/>
                <w:cs/>
              </w:rPr>
              <w:t>พื้นที่ดำเนินการ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>ให้ดำเนิน</w:t>
            </w:r>
            <w:r w:rsidRPr="005635D2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>ในตลาดประชารัฐคนไทยยิ้มได้</w:t>
            </w:r>
            <w:r w:rsidRPr="005635D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ที่กรมการพัฒนาชุมชนรับผิดชอบ </w:t>
            </w:r>
            <w:r w:rsidRPr="005635D2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 xml:space="preserve">จำนวน </w:t>
            </w:r>
            <w:r w:rsidRPr="005635D2">
              <w:rPr>
                <w:rFonts w:ascii="TH SarabunPSK" w:hAnsi="TH SarabunPSK" w:cs="TH SarabunPSK" w:hint="cs"/>
                <w:spacing w:val="-8"/>
                <w:sz w:val="32"/>
                <w:szCs w:val="32"/>
                <w:cs/>
              </w:rPr>
              <w:t>2,225</w:t>
            </w:r>
            <w:r w:rsidRPr="005635D2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 xml:space="preserve"> แห่ง ในพื้นที่ 76 จังหวัด </w:t>
            </w:r>
            <w:r w:rsidRPr="005635D2">
              <w:rPr>
                <w:rFonts w:ascii="TH SarabunPSK" w:hAnsi="TH SarabunPSK" w:cs="TH SarabunPSK" w:hint="cs"/>
                <w:spacing w:val="-8"/>
                <w:sz w:val="32"/>
                <w:szCs w:val="32"/>
                <w:cs/>
              </w:rPr>
              <w:t xml:space="preserve">และตลาดขยายผลในชุมชนท่องเที่ยว </w:t>
            </w:r>
            <w:r w:rsidRPr="005635D2">
              <w:rPr>
                <w:rFonts w:ascii="TH SarabunPSK" w:hAnsi="TH SarabunPSK" w:cs="TH SarabunPSK"/>
                <w:spacing w:val="-8"/>
                <w:sz w:val="32"/>
                <w:szCs w:val="32"/>
              </w:rPr>
              <w:t xml:space="preserve">OTOP </w:t>
            </w:r>
            <w:r w:rsidRPr="005635D2">
              <w:rPr>
                <w:rFonts w:ascii="TH SarabunPSK" w:hAnsi="TH SarabunPSK" w:cs="TH SarabunPSK" w:hint="cs"/>
                <w:spacing w:val="-8"/>
                <w:sz w:val="32"/>
                <w:szCs w:val="32"/>
                <w:cs/>
              </w:rPr>
              <w:t xml:space="preserve">นวัตวิถี หรือหมู่บ้าน </w:t>
            </w:r>
            <w:r w:rsidRPr="005635D2">
              <w:rPr>
                <w:rFonts w:ascii="TH SarabunPSK" w:hAnsi="TH SarabunPSK" w:cs="TH SarabunPSK"/>
                <w:spacing w:val="-8"/>
                <w:sz w:val="32"/>
                <w:szCs w:val="32"/>
              </w:rPr>
              <w:t>OTOP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5635D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เพื่อการท่องเที่ยว 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5635D2">
              <w:rPr>
                <w:rFonts w:ascii="TH SarabunPSK" w:hAnsi="TH SarabunPSK" w:cs="TH SarabunPSK"/>
                <w:sz w:val="32"/>
                <w:szCs w:val="32"/>
              </w:rPr>
              <w:t>OVC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) </w:t>
            </w:r>
            <w:r w:rsidRPr="005635D2">
              <w:rPr>
                <w:rFonts w:ascii="TH SarabunPSK" w:hAnsi="TH SarabunPSK" w:cs="TH SarabunPSK" w:hint="cs"/>
                <w:sz w:val="32"/>
                <w:szCs w:val="32"/>
                <w:cs/>
              </w:rPr>
              <w:t>หรือหมู่บ้านที่มีศักยภาพด้านการท่องเที่ยวของอำเภอ ๆ ละ 1 แห่ง รวมจำนวน 878 แห่ง</w:t>
            </w:r>
          </w:p>
          <w:p w:rsidR="007432BF" w:rsidRPr="005635D2" w:rsidRDefault="007432BF" w:rsidP="007432BF">
            <w:pPr>
              <w:ind w:firstLine="72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635D2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Pr="005635D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สร้างสภาวะการทำงานในรูปแบบประชารัฐ เพื่อขับเคลื่อนตลาดประชารัฐคนไทยยิ้มได้ 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>ดังนี้</w:t>
            </w:r>
          </w:p>
          <w:p w:rsidR="007432BF" w:rsidRPr="005635D2" w:rsidRDefault="007432BF" w:rsidP="007432BF">
            <w:pPr>
              <w:ind w:firstLine="720"/>
              <w:rPr>
                <w:rFonts w:ascii="TH SarabunPSK" w:hAnsi="TH SarabunPSK" w:cs="TH SarabunPSK"/>
                <w:sz w:val="32"/>
                <w:szCs w:val="32"/>
              </w:rPr>
            </w:pP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</w:t>
            </w:r>
            <w:r w:rsidRPr="005635D2">
              <w:rPr>
                <w:rFonts w:ascii="TH SarabunPSK" w:hAnsi="TH SarabunPSK" w:cs="TH SarabunPSK" w:hint="cs"/>
                <w:sz w:val="32"/>
                <w:szCs w:val="32"/>
                <w:cs/>
              </w:rPr>
              <w:t>2.1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จัดประชุมเชิงปฏิบัติการคณะกรรมการบริหารตลาด</w:t>
            </w:r>
            <w:r w:rsidRPr="005635D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ผู้บริหารจัดการตลาด 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5635D2">
              <w:rPr>
                <w:rFonts w:ascii="TH SarabunPSK" w:hAnsi="TH SarabunPSK" w:cs="TH SarabunPSK"/>
                <w:sz w:val="32"/>
                <w:szCs w:val="32"/>
              </w:rPr>
              <w:t>CMO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>) เจ้าหน้าที่พัฒนาชุมชน</w:t>
            </w:r>
            <w:r w:rsidRPr="005635D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รวมถึงเครือข่ายภาคี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ที่เกี่ยวข้อง เพื่อทบทวน/ประเมินผลการดำเนินงานตลาดที่ผ่านมา และกำหนดแผนการดำเนินงานส่งเสริมตลาดในช่วงปีงบประมาณ </w:t>
            </w:r>
            <w:r w:rsidRPr="005635D2">
              <w:rPr>
                <w:rFonts w:ascii="TH SarabunPSK" w:hAnsi="TH SarabunPSK" w:cs="TH SarabunPSK" w:hint="cs"/>
                <w:sz w:val="32"/>
                <w:szCs w:val="32"/>
                <w:cs/>
              </w:rPr>
              <w:t>2563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5635D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เพื่อจัดทำแผนขับเคลื่อนตลาดประชารัฐคนไทยยิ้มได้และตลาดขยายผล ปี 2563 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>โดย</w:t>
            </w:r>
            <w:r w:rsidRPr="005635D2">
              <w:rPr>
                <w:rFonts w:ascii="TH SarabunPSK" w:hAnsi="TH SarabunPSK" w:cs="TH SarabunPSK" w:hint="cs"/>
                <w:sz w:val="32"/>
                <w:szCs w:val="32"/>
                <w:cs/>
              </w:rPr>
              <w:t>ให้กำหนดจำนวนครั้งที่จัดตลาดเป็นค่าเป้าหมาย    แก่ทุกตลาด แล้วจัดทำ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แผนปฏิบัติการส่งเสริมตลาดประชารัฐคนไทยยิ้มได้ ประจำปีงบประมาณ </w:t>
            </w:r>
            <w:r w:rsidRPr="005635D2">
              <w:rPr>
                <w:rFonts w:ascii="TH SarabunPSK" w:hAnsi="TH SarabunPSK" w:cs="TH SarabunPSK" w:hint="cs"/>
                <w:sz w:val="32"/>
                <w:szCs w:val="32"/>
                <w:cs/>
              </w:rPr>
              <w:t>2563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5635D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ไว้สำหรับเป็นคู่มือการทำงาน 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จำนวน </w:t>
            </w:r>
            <w:r w:rsidRPr="005635D2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เล่ม </w:t>
            </w:r>
          </w:p>
          <w:p w:rsidR="007432BF" w:rsidRPr="005635D2" w:rsidRDefault="007432BF" w:rsidP="007432BF">
            <w:pPr>
              <w:ind w:firstLine="720"/>
              <w:rPr>
                <w:rFonts w:ascii="TH SarabunPSK" w:hAnsi="TH SarabunPSK" w:cs="TH SarabunPSK"/>
                <w:sz w:val="32"/>
                <w:szCs w:val="32"/>
              </w:rPr>
            </w:pP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Pr="005635D2">
              <w:rPr>
                <w:rFonts w:ascii="TH SarabunPSK" w:hAnsi="TH SarabunPSK" w:cs="TH SarabunPSK" w:hint="cs"/>
                <w:sz w:val="32"/>
                <w:szCs w:val="32"/>
                <w:cs/>
              </w:rPr>
              <w:t>2.2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5635D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นำงบประมาณที่ได้รับการจัดสรรจากกรมการพัฒนาชุมชนไปดำเนินการ ดังนี้ </w:t>
            </w:r>
          </w:p>
          <w:p w:rsidR="007432BF" w:rsidRPr="005635D2" w:rsidRDefault="007432BF" w:rsidP="007432BF">
            <w:pPr>
              <w:ind w:firstLine="72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2.</w:t>
            </w:r>
            <w:r w:rsidRPr="005635D2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.1 </w:t>
            </w:r>
            <w:r w:rsidRPr="005635D2">
              <w:rPr>
                <w:rFonts w:ascii="TH SarabunPSK" w:hAnsi="TH SarabunPSK" w:cs="TH SarabunPSK" w:hint="cs"/>
                <w:sz w:val="32"/>
                <w:szCs w:val="32"/>
                <w:cs/>
              </w:rPr>
              <w:t>ตลาดประชารัฐคนไทยยิ้มได้</w:t>
            </w:r>
          </w:p>
          <w:p w:rsidR="007432BF" w:rsidRPr="005635D2" w:rsidRDefault="007432BF" w:rsidP="007432BF">
            <w:pPr>
              <w:ind w:firstLine="720"/>
              <w:rPr>
                <w:rFonts w:ascii="TH SarabunPSK" w:hAnsi="TH SarabunPSK" w:cs="TH SarabunPSK"/>
                <w:sz w:val="32"/>
                <w:szCs w:val="32"/>
              </w:rPr>
            </w:pPr>
            <w:r w:rsidRPr="005635D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1) จัดสรรให้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>อำเภอไปดำเนินการจัดตลาดประชารัฐ</w:t>
            </w:r>
            <w:r w:rsidRPr="005635D2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คนไทยยิ้มได้ระดับอำเภอ/ตำบล/หมู่บ้าน)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โดยจำนวนเงินงบประมาณ</w:t>
            </w:r>
            <w:r w:rsidRPr="005635D2"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ที่จะจัดสรร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>ให้</w:t>
            </w:r>
            <w:r w:rsidRPr="005635D2">
              <w:rPr>
                <w:rFonts w:ascii="TH SarabunPSK" w:hAnsi="TH SarabunPSK" w:cs="TH SarabunPSK" w:hint="cs"/>
                <w:sz w:val="32"/>
                <w:szCs w:val="32"/>
                <w:cs/>
              </w:rPr>
              <w:t>พิจารณา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>ตาม</w:t>
            </w:r>
            <w:r w:rsidRPr="005635D2"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จำนวนตลาด และ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>ลักษณะ</w:t>
            </w:r>
            <w:r w:rsidRPr="005635D2">
              <w:rPr>
                <w:rFonts w:ascii="TH SarabunPSK" w:hAnsi="TH SarabunPSK" w:cs="TH SarabunPSK" w:hint="cs"/>
                <w:sz w:val="32"/>
                <w:szCs w:val="32"/>
                <w:cs/>
              </w:rPr>
              <w:t>ของการจัดตลาด (รายวัน รายสัปดาห์ รายเดือน) รวมถึงศักยภาพและบริบทด้านอื่น ๆ ของตลาด ทั้งนี้ ไม่จำเป็นต้องจัดสรรให้เท่ากันทุกตลาด</w:t>
            </w:r>
          </w:p>
          <w:p w:rsidR="007432BF" w:rsidRPr="005635D2" w:rsidRDefault="007432BF" w:rsidP="007432B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635D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2) จัดสรรให้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>จังหวัด</w:t>
            </w:r>
            <w:r w:rsidRPr="005635D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ไปดำเนินการจัดตลาดประชารัฐคนไทยยิ้มได้ระดับจังหวัด        โดยงบประมาณที่ได้รับจัดสรรต้องมีสัดส่วนใกล้เคียงกับตลาดระดับอำเภอ </w:t>
            </w:r>
            <w:r w:rsidRPr="005635D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ห้ามแบ่งเงินงบประมาณไปจัดซื้อวัสดุอุปกรณ์แจกจ่ายให้กับอำเภอ หรือแบ่งเงินงบประมาณไปจัดกิจกรรมในลักษณะ </w:t>
            </w:r>
            <w:r w:rsidRPr="005635D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Event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5635D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แต่สามารถแบ่งเงินงบประมาณไปจัดประชุมตามข้อ 2.1 ได้</w:t>
            </w:r>
          </w:p>
          <w:p w:rsidR="007432BF" w:rsidRPr="005635D2" w:rsidRDefault="007432BF" w:rsidP="007432BF">
            <w:pPr>
              <w:ind w:firstLine="72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2.</w:t>
            </w:r>
            <w:r w:rsidRPr="005635D2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5635D2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5635D2">
              <w:rPr>
                <w:rFonts w:ascii="TH SarabunPSK" w:hAnsi="TH SarabunPSK" w:cs="TH SarabunPSK" w:hint="cs"/>
                <w:sz w:val="32"/>
                <w:szCs w:val="32"/>
                <w:cs/>
              </w:rPr>
              <w:t>ตลาดขยายผล</w:t>
            </w:r>
          </w:p>
          <w:p w:rsidR="007432BF" w:rsidRPr="005635D2" w:rsidRDefault="007432BF" w:rsidP="007432BF">
            <w:pPr>
              <w:ind w:firstLine="720"/>
              <w:rPr>
                <w:rFonts w:ascii="TH SarabunPSK" w:hAnsi="TH SarabunPSK" w:cs="TH SarabunPSK"/>
                <w:sz w:val="32"/>
                <w:szCs w:val="32"/>
              </w:rPr>
            </w:pPr>
            <w:r w:rsidRPr="005635D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ควรพิจารณาจัดสรรให้แต่ละอำเภอละเท่ากัน</w:t>
            </w:r>
          </w:p>
          <w:p w:rsidR="007432BF" w:rsidRPr="005635D2" w:rsidRDefault="007432BF" w:rsidP="007432BF">
            <w:pPr>
              <w:ind w:firstLine="720"/>
              <w:rPr>
                <w:rFonts w:ascii="TH SarabunPSK" w:hAnsi="TH SarabunPSK" w:cs="TH SarabunPSK"/>
                <w:sz w:val="32"/>
                <w:szCs w:val="32"/>
              </w:rPr>
            </w:pPr>
            <w:r w:rsidRPr="005635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*** </w:t>
            </w:r>
            <w:r w:rsidRPr="005635D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การประชุมตามข้อ 2.1 จะใช้งบประมาณดำเนินการหรือไม่ก็ได้</w:t>
            </w:r>
            <w:r w:rsidRPr="005635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***</w:t>
            </w:r>
          </w:p>
          <w:p w:rsidR="007432BF" w:rsidRPr="005635D2" w:rsidRDefault="007432BF" w:rsidP="007432B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635D2" w:rsidRPr="005635D2" w:rsidTr="007432BF">
        <w:tc>
          <w:tcPr>
            <w:tcW w:w="9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5D2" w:rsidRPr="005635D2" w:rsidRDefault="005635D2" w:rsidP="005635D2">
            <w:pPr>
              <w:spacing w:before="120"/>
              <w:ind w:firstLine="720"/>
              <w:rPr>
                <w:rFonts w:ascii="TH SarabunPSK" w:hAnsi="TH SarabunPSK" w:cs="TH SarabunPSK"/>
                <w:sz w:val="32"/>
                <w:szCs w:val="32"/>
              </w:rPr>
            </w:pPr>
            <w:r w:rsidRPr="005635D2"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2.3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5635D2">
              <w:rPr>
                <w:rFonts w:ascii="TH SarabunPSK" w:hAnsi="TH SarabunPSK" w:cs="TH SarabunPSK" w:hint="cs"/>
                <w:sz w:val="32"/>
                <w:szCs w:val="32"/>
                <w:cs/>
              </w:rPr>
              <w:t>จังหวัดและอำเภอที่เป็นเจ้าของตลาดจัดตลาดตามแผนขับเคลื่อนตลาดประชารัฐคนไทยยิ้มได้และตลาดขยายผล ปี 2563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5635D2">
              <w:rPr>
                <w:rFonts w:ascii="TH SarabunPSK" w:hAnsi="TH SarabunPSK" w:cs="TH SarabunPSK" w:hint="cs"/>
                <w:sz w:val="32"/>
                <w:szCs w:val="32"/>
                <w:cs/>
              </w:rPr>
              <w:t>โดยยึดหลักการทำงานในรูปแบบ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>ประชารัฐ</w:t>
            </w:r>
            <w:r w:rsidRPr="005635D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แสวงหาพันธมิตรความร่วมมือกับภาคส่วนต่าง ๆ ในพื้นที่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5635D2">
              <w:rPr>
                <w:rFonts w:ascii="TH SarabunPSK" w:hAnsi="TH SarabunPSK" w:cs="TH SarabunPSK" w:hint="cs"/>
                <w:sz w:val="32"/>
                <w:szCs w:val="32"/>
                <w:cs/>
              </w:rPr>
              <w:t>ขยายรูปแบบการจัดตลาดประชารัฐคนไทยยิ้มได้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>ในโอกาสพิเศษ</w:t>
            </w:r>
            <w:r w:rsidRPr="005635D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อาทิ เทศกาลท่องเที่ยว เทศกาลประจำปี ตลาดประชารัฐของดีจังหวัด ตลาดประชารัฐ </w:t>
            </w:r>
            <w:r w:rsidRPr="005635D2">
              <w:rPr>
                <w:rFonts w:ascii="TH SarabunPSK" w:hAnsi="TH SarabunPSK" w:cs="TH SarabunPSK"/>
                <w:sz w:val="32"/>
                <w:szCs w:val="32"/>
              </w:rPr>
              <w:t>Modern Trade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5635D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รวมถึงตลาด </w:t>
            </w:r>
            <w:r w:rsidRPr="005635D2">
              <w:rPr>
                <w:rFonts w:ascii="TH SarabunPSK" w:hAnsi="TH SarabunPSK" w:cs="TH SarabunPSK"/>
                <w:sz w:val="32"/>
                <w:szCs w:val="32"/>
              </w:rPr>
              <w:t xml:space="preserve">OTOP Mobile </w:t>
            </w:r>
            <w:r w:rsidRPr="005635D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และตลาดสัญจร 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>โดยมีกิจกรรมดำเนินการ คือ</w:t>
            </w:r>
          </w:p>
          <w:p w:rsidR="005635D2" w:rsidRPr="005635D2" w:rsidRDefault="005635D2" w:rsidP="005635D2">
            <w:pPr>
              <w:ind w:firstLine="720"/>
              <w:rPr>
                <w:rFonts w:ascii="TH SarabunPSK" w:hAnsi="TH SarabunPSK" w:cs="TH SarabunPSK"/>
                <w:sz w:val="32"/>
                <w:szCs w:val="32"/>
              </w:rPr>
            </w:pP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2.</w:t>
            </w:r>
            <w:r w:rsidRPr="005635D2"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5635D2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การแสดงและจำหน่ายสินค้า </w:t>
            </w:r>
            <w:r w:rsidRPr="005635D2">
              <w:rPr>
                <w:rFonts w:ascii="TH SarabunPSK" w:hAnsi="TH SarabunPSK" w:cs="TH SarabunPSK"/>
                <w:sz w:val="32"/>
                <w:szCs w:val="32"/>
              </w:rPr>
              <w:t xml:space="preserve">OTOP 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>ผลิตภัณฑ์ชุมชน ผลผลิตการเกษตร ฯลฯ</w:t>
            </w:r>
          </w:p>
          <w:p w:rsidR="005635D2" w:rsidRPr="005635D2" w:rsidRDefault="005635D2" w:rsidP="005635D2">
            <w:pPr>
              <w:ind w:firstLine="720"/>
              <w:rPr>
                <w:rFonts w:ascii="TH SarabunPSK" w:hAnsi="TH SarabunPSK" w:cs="TH SarabunPSK"/>
                <w:sz w:val="32"/>
                <w:szCs w:val="32"/>
              </w:rPr>
            </w:pP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2.</w:t>
            </w:r>
            <w:r w:rsidRPr="005635D2"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5635D2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5635D2"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กิจกรรมส่งเสริมการขาย การแสดง</w:t>
            </w:r>
            <w:proofErr w:type="spellStart"/>
            <w:r w:rsidRPr="005635D2">
              <w:rPr>
                <w:rFonts w:ascii="TH SarabunPSK" w:hAnsi="TH SarabunPSK" w:cs="TH SarabunPSK" w:hint="cs"/>
                <w:sz w:val="32"/>
                <w:szCs w:val="32"/>
                <w:cs/>
              </w:rPr>
              <w:t>ศิลป</w:t>
            </w:r>
            <w:proofErr w:type="spellEnd"/>
            <w:r w:rsidRPr="005635D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วัฒนธรรม 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การสาธิตอาชีพ การบริการประชาชน การให้ความรู้ </w:t>
            </w:r>
            <w:r w:rsidRPr="005635D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การรณรงค์งดการใช้ถุงพลาสติกตามนโยบายตลาดสะอาด ปลอดภัย </w:t>
            </w:r>
            <w:r w:rsidRPr="005635D2">
              <w:rPr>
                <w:rFonts w:ascii="TH SarabunPSK" w:hAnsi="TH SarabunPSK" w:cs="TH SarabunPSK"/>
                <w:sz w:val="32"/>
                <w:szCs w:val="32"/>
              </w:rPr>
              <w:t>No Foam No Plastics</w:t>
            </w:r>
          </w:p>
          <w:p w:rsidR="005635D2" w:rsidRPr="005635D2" w:rsidRDefault="005635D2" w:rsidP="005635D2">
            <w:pPr>
              <w:ind w:firstLine="720"/>
              <w:rPr>
                <w:rFonts w:ascii="TH SarabunPSK" w:hAnsi="TH SarabunPSK" w:cs="TH SarabunPSK"/>
                <w:sz w:val="32"/>
                <w:szCs w:val="32"/>
              </w:rPr>
            </w:pP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2.</w:t>
            </w:r>
            <w:r w:rsidRPr="005635D2"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5635D2"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การพัฒนาตลาดประชารัฐ อาทิ </w:t>
            </w:r>
            <w:r w:rsidRPr="005635D2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 xml:space="preserve">การสร้างเอกลักษณ์ของตลาด เช่น การแต่งกายของผู้ประกอบการ การใช้บรรจุภัณฑ์อนุรักษ์สิ่งแวดล้อม 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การควบคุมคุณภาพสินค้าในตลาดนัดชุมชนให้มีมาตรฐาน การจัดให้มีการสุ่มสำรวจสินค้าโดยเจ้าหน้าที่สาธารณสุข </w:t>
            </w:r>
            <w:r w:rsidRPr="005635D2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การส่งเสริมให้ตลาด</w:t>
            </w:r>
            <w:r w:rsidRPr="005635D2">
              <w:rPr>
                <w:rFonts w:ascii="TH SarabunPSK" w:hAnsi="TH SarabunPSK" w:cs="TH SarabunPSK" w:hint="cs"/>
                <w:spacing w:val="-8"/>
                <w:sz w:val="32"/>
                <w:szCs w:val="32"/>
                <w:cs/>
              </w:rPr>
              <w:t>ประชารัฐ</w:t>
            </w:r>
            <w:r w:rsidRPr="005635D2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เป็นตลาดกลางในการระบายสินค้าชุมชน ออกไปจำหน่าย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>ยังต่าง</w:t>
            </w:r>
            <w:r w:rsidRPr="005635D2">
              <w:rPr>
                <w:rFonts w:ascii="TH SarabunPSK" w:hAnsi="TH SarabunPSK" w:cs="TH SarabunPSK" w:hint="cs"/>
                <w:sz w:val="32"/>
                <w:szCs w:val="32"/>
                <w:cs/>
              </w:rPr>
              <w:t>อำเภอ/ต่าง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จังหวัด </w:t>
            </w:r>
          </w:p>
          <w:p w:rsidR="005635D2" w:rsidRPr="005635D2" w:rsidRDefault="005635D2" w:rsidP="005635D2">
            <w:pPr>
              <w:ind w:firstLine="720"/>
              <w:rPr>
                <w:rFonts w:ascii="TH SarabunPSK" w:hAnsi="TH SarabunPSK" w:cs="TH SarabunPSK"/>
                <w:sz w:val="32"/>
                <w:szCs w:val="32"/>
              </w:rPr>
            </w:pP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2.</w:t>
            </w:r>
            <w:r w:rsidRPr="005635D2"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5635D2"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การประชาสัมพันธ์การจัดกิจกรรมทางสื่อต่าง</w:t>
            </w:r>
            <w:r w:rsidRPr="005635D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>ๆ</w:t>
            </w:r>
          </w:p>
          <w:p w:rsidR="005635D2" w:rsidRPr="005635D2" w:rsidRDefault="005635D2" w:rsidP="005635D2">
            <w:pPr>
              <w:ind w:firstLine="720"/>
              <w:rPr>
                <w:rFonts w:ascii="TH SarabunPSK" w:hAnsi="TH SarabunPSK" w:cs="TH SarabunPSK"/>
                <w:sz w:val="32"/>
                <w:szCs w:val="32"/>
              </w:rPr>
            </w:pP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2.</w:t>
            </w:r>
            <w:r w:rsidRPr="005635D2"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5635D2"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การประเมินความพึงพอใจของผู้ซื้อ/ผู้ชาย เป็นประจำทุกครั้งที่มีการจัดตลาด</w:t>
            </w:r>
          </w:p>
          <w:p w:rsidR="005635D2" w:rsidRPr="005635D2" w:rsidRDefault="005635D2" w:rsidP="005635D2">
            <w:pPr>
              <w:ind w:firstLine="72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2.</w:t>
            </w:r>
            <w:r w:rsidRPr="005635D2"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5635D2"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แนวทางอื่น</w:t>
            </w:r>
            <w:r w:rsidRPr="005635D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ๆ ที่มีความเหมาะสมตามบริบทของพื้นที่ </w:t>
            </w:r>
            <w:r w:rsidRPr="005635D2">
              <w:rPr>
                <w:rFonts w:ascii="TH SarabunPSK" w:hAnsi="TH SarabunPSK" w:cs="TH SarabunPSK" w:hint="cs"/>
                <w:sz w:val="32"/>
                <w:szCs w:val="32"/>
                <w:cs/>
              </w:rPr>
              <w:t>ได้แก่ การขยายพื้นที่ ขยายเวลาในการจัดตลาด การเปิดรับผู้ประกอบการรายใหม่ให้เข้ามาจำหน่าย การ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พัฒนาเทคนิคการขายให้กับผู้ประกอบการในตลาดที่ยังขาดประสบการณ์ </w:t>
            </w:r>
            <w:r w:rsidRPr="005635D2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>ปรับภูมิทัศน์ภายในภายนอกของตลาดให้น่าซื้อ</w:t>
            </w:r>
          </w:p>
          <w:p w:rsidR="005635D2" w:rsidRPr="005635D2" w:rsidRDefault="005635D2" w:rsidP="005635D2">
            <w:pPr>
              <w:ind w:firstLine="72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2.</w:t>
            </w:r>
            <w:r w:rsidRPr="005635D2"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5635D2">
              <w:rPr>
                <w:rFonts w:ascii="TH SarabunPSK" w:hAnsi="TH SarabunPSK" w:cs="TH SarabunPSK" w:hint="cs"/>
                <w:sz w:val="32"/>
                <w:szCs w:val="32"/>
                <w:cs/>
              </w:rPr>
              <w:t>7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5635D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กรณีตลาดขยายผลที่ยังขาดวัสดุอุปกรณ์ อาทิ </w:t>
            </w:r>
            <w:proofErr w:type="spellStart"/>
            <w:r w:rsidRPr="005635D2">
              <w:rPr>
                <w:rFonts w:ascii="TH SarabunPSK" w:hAnsi="TH SarabunPSK" w:cs="TH SarabunPSK" w:hint="cs"/>
                <w:sz w:val="32"/>
                <w:szCs w:val="32"/>
                <w:cs/>
              </w:rPr>
              <w:t>เต</w:t>
            </w:r>
            <w:proofErr w:type="spellEnd"/>
            <w:r w:rsidRPr="005635D2">
              <w:rPr>
                <w:rFonts w:ascii="TH SarabunPSK" w:hAnsi="TH SarabunPSK" w:cs="TH SarabunPSK" w:hint="cs"/>
                <w:sz w:val="32"/>
                <w:szCs w:val="32"/>
                <w:cs/>
              </w:rPr>
              <w:t>้นท์เคลื่อนที่ อาจจัดซื้อไว้สำหรับอำนวยความสะดวกในการจัดตลาด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5635D2">
              <w:rPr>
                <w:rFonts w:ascii="TH SarabunPSK" w:hAnsi="TH SarabunPSK" w:cs="TH SarabunPSK" w:hint="cs"/>
                <w:sz w:val="32"/>
                <w:szCs w:val="32"/>
                <w:cs/>
              </w:rPr>
              <w:t>หรือ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>นำคณะกรรมการบริหารตลาดไปศึกษา</w:t>
            </w:r>
            <w:r w:rsidRPr="005635D2">
              <w:rPr>
                <w:rFonts w:ascii="TH SarabunPSK" w:hAnsi="TH SarabunPSK" w:cs="TH SarabunPSK" w:hint="cs"/>
                <w:sz w:val="32"/>
                <w:szCs w:val="32"/>
                <w:cs/>
              </w:rPr>
              <w:t>ดู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>งาน</w:t>
            </w:r>
            <w:r w:rsidRPr="005635D2">
              <w:rPr>
                <w:rFonts w:ascii="TH SarabunPSK" w:hAnsi="TH SarabunPSK" w:cs="TH SarabunPSK" w:hint="cs"/>
                <w:sz w:val="32"/>
                <w:szCs w:val="32"/>
                <w:cs/>
              </w:rPr>
              <w:t>ใน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>ตลาด</w:t>
            </w:r>
            <w:r w:rsidRPr="005635D2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ประชารัฐคนไทยยิ้มได้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>ที่ประสบผลสำเร็จ</w:t>
            </w:r>
          </w:p>
          <w:p w:rsidR="005635D2" w:rsidRPr="005635D2" w:rsidRDefault="005635D2" w:rsidP="005635D2">
            <w:pPr>
              <w:ind w:firstLine="72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635D2"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.จังหวัด/อำเภอ ประสานขอรับการสนับสนุนงบประมาณ</w:t>
            </w:r>
            <w:r w:rsidRPr="005635D2">
              <w:rPr>
                <w:rFonts w:ascii="TH SarabunPSK" w:hAnsi="TH SarabunPSK" w:cs="TH SarabunPSK" w:hint="cs"/>
                <w:sz w:val="32"/>
                <w:szCs w:val="32"/>
                <w:cs/>
              </w:rPr>
              <w:t>เพิ่มเติม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>จากภาคส่วนต่าง ๆ เพื่อสนับสนุนกิจกรรม/โครงการตามแผน</w:t>
            </w:r>
            <w:r w:rsidRPr="005635D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ขับเคลื่อนฯ 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>กรณีที่งบประมาณ</w:t>
            </w:r>
            <w:r w:rsidRPr="005635D2">
              <w:rPr>
                <w:rFonts w:ascii="TH SarabunPSK" w:hAnsi="TH SarabunPSK" w:cs="TH SarabunPSK" w:hint="cs"/>
                <w:sz w:val="32"/>
                <w:szCs w:val="32"/>
                <w:cs/>
              </w:rPr>
              <w:t>ซึ่ง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>ได้รับจัดสรรจากกรม</w:t>
            </w:r>
            <w:r w:rsidRPr="005635D2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การพัฒนาชุมชน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>ไม่สามารถดำเนินการได้หรือไม่เพียงพอ</w:t>
            </w:r>
          </w:p>
          <w:p w:rsidR="005635D2" w:rsidRPr="005635D2" w:rsidRDefault="005635D2" w:rsidP="005635D2">
            <w:pPr>
              <w:ind w:firstLine="72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635D2"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>. สำนักงานพัฒนาชุมชนจังหวัด/อำเภอ ติดตามการดำเนินงาน ร่วมกับ</w:t>
            </w:r>
            <w:r w:rsidRPr="005635D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คณะกรรมการบริหารตลาด 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>ผู้บริหารจัดการตลาด (</w:t>
            </w:r>
            <w:r w:rsidRPr="005635D2">
              <w:rPr>
                <w:rFonts w:ascii="TH SarabunPSK" w:hAnsi="TH SarabunPSK" w:cs="TH SarabunPSK"/>
                <w:sz w:val="32"/>
                <w:szCs w:val="32"/>
              </w:rPr>
              <w:t>CMO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>) ในพื้นที่</w:t>
            </w:r>
            <w:r w:rsidRPr="005635D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จัดเก็บข้อมูลยอดจำหน่าย รวมถึงข้อมูลสถานการณ์ความเคลื่อนไหวของตลาด และผู้ประกอบการ รายงานให้กรมการพัฒนาชุมชนทราบทุกเดือน ผ่านโปรแกรมออนไลน์</w:t>
            </w:r>
          </w:p>
          <w:p w:rsidR="005635D2" w:rsidRPr="005635D2" w:rsidRDefault="005635D2" w:rsidP="005635D2">
            <w:pPr>
              <w:ind w:firstLine="72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635D2"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>. ติดตามการดำเนินงานโดยเจ้าหน้าที่พัฒนาชุมชนส่วนกลางเพื่อสนับสนุนการดำเนินงาน</w:t>
            </w:r>
            <w:r w:rsidRPr="005635D2">
              <w:rPr>
                <w:rFonts w:ascii="TH SarabunPSK" w:hAnsi="TH SarabunPSK" w:cs="TH SarabunPSK" w:hint="cs"/>
                <w:sz w:val="32"/>
                <w:szCs w:val="32"/>
                <w:cs/>
              </w:rPr>
              <w:t>จังหวัด</w:t>
            </w:r>
          </w:p>
          <w:p w:rsidR="005635D2" w:rsidRPr="005635D2" w:rsidRDefault="005635D2" w:rsidP="005635D2">
            <w:pPr>
              <w:ind w:firstLine="720"/>
              <w:rPr>
                <w:rFonts w:ascii="TH SarabunPSK" w:hAnsi="TH SarabunPSK" w:cs="TH SarabunPSK"/>
                <w:sz w:val="32"/>
                <w:szCs w:val="32"/>
              </w:rPr>
            </w:pP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>6. สรุปผลการดำเนินงานโครงการรายงานผู้บริหารในระดับอำเภอ</w:t>
            </w:r>
            <w:r w:rsidRPr="005635D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>จังหวัด</w:t>
            </w:r>
            <w:r w:rsidRPr="005635D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กรมการพัฒนาชุมชน กระทรวงมหาดไทย และคณะรัฐมนตรี ตามลำดับ</w:t>
            </w:r>
          </w:p>
          <w:p w:rsidR="005635D2" w:rsidRPr="005635D2" w:rsidRDefault="005635D2" w:rsidP="005635D2">
            <w:pPr>
              <w:spacing w:before="120"/>
              <w:ind w:right="-612"/>
              <w:rPr>
                <w:rFonts w:ascii="TH SarabunPSK" w:hAnsi="TH SarabunPSK" w:cs="TH SarabunPSK"/>
                <w:sz w:val="32"/>
                <w:szCs w:val="32"/>
              </w:rPr>
            </w:pPr>
            <w:r w:rsidRPr="005635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กลุ่มเป้าหมาย   </w:t>
            </w:r>
            <w:r w:rsidRPr="005635D2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เกษตรกร และผู้ผลิตผู้ประกอบการ </w:t>
            </w:r>
            <w:r w:rsidRPr="005635D2">
              <w:rPr>
                <w:rFonts w:ascii="TH SarabunPSK" w:hAnsi="TH SarabunPSK" w:cs="TH SarabunPSK"/>
                <w:sz w:val="32"/>
                <w:szCs w:val="32"/>
              </w:rPr>
              <w:t xml:space="preserve">OTOP 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>ในพื้นที่จังหวัด/อำเภอ/ตำบล/หมู่บ้าน</w:t>
            </w:r>
          </w:p>
          <w:p w:rsidR="005635D2" w:rsidRPr="005635D2" w:rsidRDefault="005635D2" w:rsidP="005635D2">
            <w:pPr>
              <w:ind w:right="-61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</w:t>
            </w:r>
            <w:r w:rsidRPr="005635D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2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>. กลุ่มอาชีพในชุมชน เช่น สัมมาชีพชุมชน กลุ่มออมทรัพย์เพื่อการผลิต กลุ่มสตรี ฯลฯ</w:t>
            </w:r>
          </w:p>
          <w:p w:rsidR="005635D2" w:rsidRPr="005635D2" w:rsidRDefault="005635D2" w:rsidP="005635D2">
            <w:pPr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  <w:r w:rsidRPr="005635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งบประมาณ      </w:t>
            </w:r>
            <w:r w:rsidRPr="005635D2"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 16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 w:rsidRPr="005635D2">
              <w:rPr>
                <w:rFonts w:ascii="TH SarabunPSK" w:hAnsi="TH SarabunPSK" w:cs="TH SarabunPSK" w:hint="cs"/>
                <w:sz w:val="32"/>
                <w:szCs w:val="32"/>
                <w:cs/>
              </w:rPr>
              <w:t>254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,000 บาท </w:t>
            </w:r>
            <w:r w:rsidRPr="005635D2">
              <w:rPr>
                <w:rFonts w:ascii="TH SarabunPSK" w:hAnsi="TH SarabunPSK" w:cs="TH SarabunPSK" w:hint="cs"/>
                <w:sz w:val="32"/>
                <w:szCs w:val="32"/>
                <w:cs/>
              </w:rPr>
              <w:t>ตามทะเบียนจัดสรร</w:t>
            </w:r>
          </w:p>
          <w:p w:rsidR="007432BF" w:rsidRPr="005635D2" w:rsidRDefault="007432BF" w:rsidP="005635D2">
            <w:pPr>
              <w:spacing w:before="6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7432BF" w:rsidRPr="005635D2" w:rsidRDefault="007432BF" w:rsidP="0049546E">
      <w:pPr>
        <w:tabs>
          <w:tab w:val="left" w:pos="284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5635D2" w:rsidRPr="005635D2" w:rsidRDefault="005635D2" w:rsidP="0049546E">
      <w:pPr>
        <w:tabs>
          <w:tab w:val="left" w:pos="284"/>
        </w:tabs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7"/>
      </w:tblGrid>
      <w:tr w:rsidR="005635D2" w:rsidRPr="005635D2" w:rsidTr="00465E0E">
        <w:trPr>
          <w:trHeight w:hRule="exact" w:val="397"/>
          <w:tblHeader/>
        </w:trPr>
        <w:tc>
          <w:tcPr>
            <w:tcW w:w="9067" w:type="dxa"/>
            <w:shd w:val="clear" w:color="auto" w:fill="FFFFFF"/>
            <w:vAlign w:val="center"/>
          </w:tcPr>
          <w:p w:rsidR="005635D2" w:rsidRPr="005635D2" w:rsidRDefault="005635D2" w:rsidP="00465E0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635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รายละเอียดการดำเนินกิจกรรม</w:t>
            </w:r>
          </w:p>
        </w:tc>
      </w:tr>
      <w:tr w:rsidR="005635D2" w:rsidRPr="005635D2" w:rsidTr="00465E0E">
        <w:tc>
          <w:tcPr>
            <w:tcW w:w="9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5D2" w:rsidRPr="005635D2" w:rsidRDefault="005635D2" w:rsidP="005635D2">
            <w:pPr>
              <w:spacing w:before="12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635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พื้นที่ดำเนินการ</w:t>
            </w:r>
          </w:p>
          <w:p w:rsidR="005635D2" w:rsidRPr="005635D2" w:rsidRDefault="005635D2" w:rsidP="005635D2">
            <w:pPr>
              <w:spacing w:before="6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ตลาดประชารัฐคนไทยยิ้มได้ </w:t>
            </w:r>
            <w:r w:rsidRPr="005635D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76 จังหวัด 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>ตามฐานข้อมูลของจังหวัด ปี 256</w:t>
            </w:r>
            <w:r w:rsidRPr="005635D2"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จำนวน </w:t>
            </w:r>
            <w:r w:rsidRPr="005635D2">
              <w:rPr>
                <w:rFonts w:ascii="TH SarabunPSK" w:hAnsi="TH SarabunPSK" w:cs="TH SarabunPSK" w:hint="cs"/>
                <w:sz w:val="32"/>
                <w:szCs w:val="32"/>
                <w:cs/>
              </w:rPr>
              <w:t>2,255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แห่ง และตลาด</w:t>
            </w:r>
            <w:r w:rsidRPr="005635D2">
              <w:rPr>
                <w:rFonts w:ascii="TH SarabunPSK" w:hAnsi="TH SarabunPSK" w:cs="TH SarabunPSK" w:hint="cs"/>
                <w:sz w:val="32"/>
                <w:szCs w:val="32"/>
                <w:cs/>
              </w:rPr>
              <w:t>ขยายผล 878 อำเภอ ๆ ละ 1 แห่ง รวม 878 แห่ง</w:t>
            </w:r>
          </w:p>
          <w:p w:rsidR="005635D2" w:rsidRPr="005635D2" w:rsidRDefault="005635D2" w:rsidP="005635D2">
            <w:pPr>
              <w:spacing w:before="6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635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ระยะเวลาดำเนินการ   </w:t>
            </w:r>
            <w:r w:rsidRPr="005635D2">
              <w:rPr>
                <w:rFonts w:ascii="TH SarabunPSK" w:hAnsi="TH SarabunPSK" w:cs="TH SarabunPSK" w:hint="cs"/>
                <w:sz w:val="32"/>
                <w:szCs w:val="32"/>
                <w:cs/>
              </w:rPr>
              <w:t>ดำเนินการ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ไตรมาส </w:t>
            </w:r>
            <w:r w:rsidRPr="005635D2">
              <w:rPr>
                <w:rFonts w:ascii="TH SarabunPSK" w:hAnsi="TH SarabunPSK" w:cs="TH SarabunPSK" w:hint="cs"/>
                <w:sz w:val="32"/>
                <w:szCs w:val="32"/>
                <w:cs/>
              </w:rPr>
              <w:t>1 - 2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(ตุลาคม </w:t>
            </w:r>
            <w:r w:rsidRPr="005635D2">
              <w:rPr>
                <w:rFonts w:ascii="TH SarabunPSK" w:hAnsi="TH SarabunPSK" w:cs="TH SarabunPSK" w:hint="cs"/>
                <w:sz w:val="32"/>
                <w:szCs w:val="32"/>
                <w:cs/>
              </w:rPr>
              <w:t>2562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– </w:t>
            </w:r>
            <w:r w:rsidRPr="005635D2">
              <w:rPr>
                <w:rFonts w:ascii="TH SarabunPSK" w:hAnsi="TH SarabunPSK" w:cs="TH SarabunPSK" w:hint="cs"/>
                <w:sz w:val="32"/>
                <w:szCs w:val="32"/>
                <w:cs/>
              </w:rPr>
              <w:t>มีนาคม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5635D2">
              <w:rPr>
                <w:rFonts w:ascii="TH SarabunPSK" w:hAnsi="TH SarabunPSK" w:cs="TH SarabunPSK" w:hint="cs"/>
                <w:sz w:val="32"/>
                <w:szCs w:val="32"/>
                <w:cs/>
              </w:rPr>
              <w:t>2563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:rsidR="005635D2" w:rsidRPr="005635D2" w:rsidRDefault="005635D2" w:rsidP="005635D2">
            <w:pPr>
              <w:spacing w:before="60"/>
              <w:rPr>
                <w:rFonts w:ascii="TH SarabunPSK" w:hAnsi="TH SarabunPSK" w:cs="TH SarabunPSK"/>
                <w:spacing w:val="-2"/>
                <w:sz w:val="32"/>
                <w:szCs w:val="32"/>
              </w:rPr>
            </w:pPr>
            <w:r w:rsidRPr="005635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ผลที่คาดว่าจะได้รับ     </w:t>
            </w:r>
            <w:r w:rsidRPr="005635D2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>. เพิ่มช่องทางการจำหน่ายสินค้าหนึ่งตำบล หนึ่งผลิตภัณฑ์ (</w:t>
            </w:r>
            <w:r w:rsidRPr="005635D2">
              <w:rPr>
                <w:rFonts w:ascii="TH SarabunPSK" w:hAnsi="TH SarabunPSK" w:cs="TH SarabunPSK"/>
                <w:sz w:val="32"/>
                <w:szCs w:val="32"/>
              </w:rPr>
              <w:t>OTOP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  <w:r w:rsidRPr="005635D2">
              <w:rPr>
                <w:rFonts w:ascii="TH SarabunPSK" w:hAnsi="TH SarabunPSK" w:cs="TH SarabunPSK"/>
                <w:sz w:val="32"/>
                <w:szCs w:val="32"/>
              </w:rPr>
              <w:br/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</w:t>
            </w:r>
            <w:r w:rsidRPr="005635D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2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>. ผู้ประกอบการ</w:t>
            </w:r>
            <w:r w:rsidRPr="005635D2">
              <w:rPr>
                <w:rFonts w:ascii="TH SarabunPSK" w:hAnsi="TH SarabunPSK" w:cs="TH SarabunPSK" w:hint="cs"/>
                <w:sz w:val="32"/>
                <w:szCs w:val="32"/>
                <w:cs/>
              </w:rPr>
              <w:t>ตลาดประชารัฐ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>มีรายได้จากการจำหน่ายสินค้าเพิ่มขึ้น</w:t>
            </w:r>
            <w:r w:rsidRPr="005635D2">
              <w:rPr>
                <w:rFonts w:ascii="TH SarabunPSK" w:hAnsi="TH SarabunPSK" w:cs="TH SarabunPSK"/>
                <w:spacing w:val="-2"/>
                <w:sz w:val="32"/>
                <w:szCs w:val="32"/>
              </w:rPr>
              <w:br/>
            </w:r>
            <w:r w:rsidRPr="005635D2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         </w:t>
            </w:r>
            <w:r w:rsidRPr="005635D2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                        3</w:t>
            </w:r>
            <w:r w:rsidRPr="005635D2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. ตลาดประชารัฐคนไทยยิ้มได้ เกิดการพัฒนาอย่า</w:t>
            </w:r>
            <w:r w:rsidRPr="005635D2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>ง</w:t>
            </w:r>
            <w:r w:rsidRPr="005635D2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ต่อเนื่อง ตลาดได้รับการพัฒนา</w:t>
            </w:r>
          </w:p>
          <w:p w:rsidR="005635D2" w:rsidRPr="005635D2" w:rsidRDefault="005635D2" w:rsidP="005635D2">
            <w:pPr>
              <w:spacing w:before="60"/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</w:pPr>
            <w:r w:rsidRPr="005635D2"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 xml:space="preserve">                                  </w:t>
            </w:r>
            <w:r w:rsidRPr="005635D2">
              <w:rPr>
                <w:rFonts w:ascii="TH SarabunPSK" w:hAnsi="TH SarabunPSK" w:cs="TH SarabunPSK" w:hint="cs"/>
                <w:spacing w:val="-2"/>
                <w:sz w:val="32"/>
                <w:szCs w:val="32"/>
                <w:cs/>
              </w:rPr>
              <w:t>และมีการขยายผลการดำเนินงานสู่ตลาดในหมู่บ้านที่เป็นแหล่งท่องเที่ยว</w:t>
            </w:r>
          </w:p>
          <w:p w:rsidR="005635D2" w:rsidRPr="005635D2" w:rsidRDefault="005635D2" w:rsidP="005635D2">
            <w:pPr>
              <w:spacing w:before="60"/>
              <w:rPr>
                <w:rFonts w:ascii="TH SarabunPSK" w:hAnsi="TH SarabunPSK" w:cs="TH SarabunPSK"/>
                <w:sz w:val="32"/>
                <w:szCs w:val="32"/>
              </w:rPr>
            </w:pPr>
            <w:r w:rsidRPr="005635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ตัวชี้วัดกิจกรรม         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>จัดตลาดประชารัฐคนไทยยิ้มได้</w:t>
            </w:r>
            <w:r w:rsidRPr="005635D2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และตลาดขยายผล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จำนวน </w:t>
            </w:r>
            <w:r w:rsidRPr="005635D2">
              <w:rPr>
                <w:rFonts w:ascii="TH SarabunPSK" w:hAnsi="TH SarabunPSK" w:cs="TH SarabunPSK" w:hint="cs"/>
                <w:sz w:val="32"/>
                <w:szCs w:val="32"/>
                <w:cs/>
              </w:rPr>
              <w:t>40,046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ครั้ง</w:t>
            </w:r>
          </w:p>
          <w:p w:rsidR="005635D2" w:rsidRPr="005635D2" w:rsidRDefault="005635D2" w:rsidP="005635D2">
            <w:pPr>
              <w:spacing w:before="60"/>
              <w:rPr>
                <w:rFonts w:ascii="TH SarabunPSK" w:hAnsi="TH SarabunPSK" w:cs="TH SarabunPSK"/>
                <w:sz w:val="32"/>
                <w:szCs w:val="32"/>
              </w:rPr>
            </w:pPr>
            <w:r w:rsidRPr="005635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  <w:r w:rsidRPr="005635D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</w:t>
            </w:r>
            <w:r w:rsidRPr="005635D2"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สำนักส่งเสริมภูมิปัญญาและวิสาหกิจชุมชน</w:t>
            </w:r>
          </w:p>
          <w:p w:rsidR="005635D2" w:rsidRPr="005635D2" w:rsidRDefault="005635D2" w:rsidP="005635D2">
            <w:pPr>
              <w:spacing w:before="6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635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เจ้าหน้าที่ผู้รับผิดชอบ</w:t>
            </w:r>
            <w:r w:rsidRPr="005635D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</w:t>
            </w:r>
          </w:p>
          <w:p w:rsidR="005635D2" w:rsidRPr="005635D2" w:rsidRDefault="005635D2" w:rsidP="005635D2">
            <w:pPr>
              <w:numPr>
                <w:ilvl w:val="0"/>
                <w:numId w:val="34"/>
              </w:num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635D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นายอนุชิต โอชัยกุล ผู้อำนวยการกลุ่มงานส่งเสริมการตลาด </w:t>
            </w:r>
            <w:r w:rsidRPr="005635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Pr="005635D2">
              <w:rPr>
                <w:rFonts w:ascii="TH SarabunPSK" w:hAnsi="TH SarabunPSK" w:cs="TH SarabunPSK" w:hint="cs"/>
                <w:sz w:val="32"/>
                <w:szCs w:val="32"/>
                <w:cs/>
              </w:rPr>
              <w:t>โทรศัพท์</w:t>
            </w:r>
            <w:r w:rsidRPr="005635D2">
              <w:rPr>
                <w:rFonts w:ascii="TH SarabunPSK" w:hAnsi="TH SarabunPSK" w:cs="TH SarabunPSK"/>
                <w:sz w:val="32"/>
                <w:szCs w:val="32"/>
              </w:rPr>
              <w:t xml:space="preserve"> 0 2141 6077</w:t>
            </w:r>
          </w:p>
          <w:p w:rsidR="005635D2" w:rsidRPr="005635D2" w:rsidRDefault="005635D2" w:rsidP="005635D2">
            <w:pPr>
              <w:numPr>
                <w:ilvl w:val="0"/>
                <w:numId w:val="34"/>
              </w:numPr>
              <w:spacing w:before="60"/>
              <w:rPr>
                <w:rFonts w:ascii="TH SarabunPSK" w:hAnsi="TH SarabunPSK" w:cs="TH SarabunPSK"/>
                <w:sz w:val="32"/>
                <w:szCs w:val="32"/>
              </w:rPr>
            </w:pPr>
            <w:r w:rsidRPr="005635D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นางสาวดวงนภา สงฆ์ประสิทธิ์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นักวิชาการพัฒนาชุมชนชำนาญการ</w:t>
            </w:r>
            <w:r w:rsidRPr="005635D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  08 </w:t>
            </w:r>
            <w:r w:rsidRPr="005635D2">
              <w:rPr>
                <w:rFonts w:ascii="TH SarabunPSK" w:hAnsi="TH SarabunPSK" w:cs="TH SarabunPSK" w:hint="cs"/>
                <w:sz w:val="32"/>
                <w:szCs w:val="32"/>
                <w:cs/>
              </w:rPr>
              <w:t>0449</w:t>
            </w:r>
            <w:r w:rsidRPr="005635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5635D2">
              <w:rPr>
                <w:rFonts w:ascii="TH SarabunPSK" w:hAnsi="TH SarabunPSK" w:cs="TH SarabunPSK" w:hint="cs"/>
                <w:sz w:val="32"/>
                <w:szCs w:val="32"/>
                <w:cs/>
              </w:rPr>
              <w:t>2121</w:t>
            </w:r>
          </w:p>
          <w:p w:rsidR="005635D2" w:rsidRPr="005635D2" w:rsidRDefault="005635D2" w:rsidP="005635D2">
            <w:pPr>
              <w:spacing w:before="12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5635D2" w:rsidRDefault="005635D2" w:rsidP="0049546E">
      <w:pPr>
        <w:tabs>
          <w:tab w:val="left" w:pos="284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5635D2" w:rsidRDefault="005635D2" w:rsidP="0049546E">
      <w:pPr>
        <w:tabs>
          <w:tab w:val="left" w:pos="284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5635D2" w:rsidRDefault="005635D2" w:rsidP="0049546E">
      <w:pPr>
        <w:tabs>
          <w:tab w:val="left" w:pos="284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5635D2" w:rsidRDefault="005635D2" w:rsidP="0049546E">
      <w:pPr>
        <w:tabs>
          <w:tab w:val="left" w:pos="284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5635D2" w:rsidRDefault="005635D2" w:rsidP="0049546E">
      <w:pPr>
        <w:tabs>
          <w:tab w:val="left" w:pos="284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5635D2" w:rsidRDefault="005635D2" w:rsidP="0049546E">
      <w:pPr>
        <w:tabs>
          <w:tab w:val="left" w:pos="284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5635D2" w:rsidRDefault="005635D2" w:rsidP="0049546E">
      <w:pPr>
        <w:tabs>
          <w:tab w:val="left" w:pos="284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5635D2" w:rsidRDefault="005635D2" w:rsidP="0049546E">
      <w:pPr>
        <w:tabs>
          <w:tab w:val="left" w:pos="284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5635D2" w:rsidRDefault="005635D2" w:rsidP="0049546E">
      <w:pPr>
        <w:tabs>
          <w:tab w:val="left" w:pos="284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5635D2" w:rsidRDefault="005635D2" w:rsidP="0049546E">
      <w:pPr>
        <w:tabs>
          <w:tab w:val="left" w:pos="284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5635D2" w:rsidRDefault="005635D2" w:rsidP="0049546E">
      <w:pPr>
        <w:tabs>
          <w:tab w:val="left" w:pos="284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5635D2" w:rsidRDefault="005635D2" w:rsidP="0049546E">
      <w:pPr>
        <w:tabs>
          <w:tab w:val="left" w:pos="284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5635D2" w:rsidRDefault="005635D2" w:rsidP="0049546E">
      <w:pPr>
        <w:tabs>
          <w:tab w:val="left" w:pos="284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5635D2" w:rsidRDefault="005635D2" w:rsidP="0049546E">
      <w:pPr>
        <w:tabs>
          <w:tab w:val="left" w:pos="284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5635D2" w:rsidRDefault="005635D2" w:rsidP="0049546E">
      <w:pPr>
        <w:tabs>
          <w:tab w:val="left" w:pos="284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5635D2" w:rsidRDefault="005635D2" w:rsidP="0049546E">
      <w:pPr>
        <w:tabs>
          <w:tab w:val="left" w:pos="284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5635D2" w:rsidRDefault="005635D2" w:rsidP="0049546E">
      <w:pPr>
        <w:tabs>
          <w:tab w:val="left" w:pos="284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5635D2" w:rsidRDefault="005635D2" w:rsidP="0049546E">
      <w:pPr>
        <w:tabs>
          <w:tab w:val="left" w:pos="284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5635D2" w:rsidRDefault="005635D2" w:rsidP="0049546E">
      <w:pPr>
        <w:tabs>
          <w:tab w:val="left" w:pos="284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5635D2" w:rsidRDefault="005635D2" w:rsidP="0049546E">
      <w:pPr>
        <w:tabs>
          <w:tab w:val="left" w:pos="284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5635D2" w:rsidRPr="005635D2" w:rsidRDefault="005635D2" w:rsidP="0049546E">
      <w:pPr>
        <w:tabs>
          <w:tab w:val="left" w:pos="284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2E5F3E" w:rsidRPr="005635D2" w:rsidRDefault="002E5F3E" w:rsidP="002E5F3E">
      <w:pPr>
        <w:tabs>
          <w:tab w:val="left" w:pos="284"/>
        </w:tabs>
        <w:spacing w:before="12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5635D2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ab/>
      </w:r>
      <w:r w:rsidRPr="005635D2">
        <w:rPr>
          <w:rFonts w:ascii="TH SarabunPSK" w:hAnsi="TH SarabunPSK" w:cs="TH SarabunPSK" w:hint="cs"/>
          <w:b/>
          <w:bCs/>
          <w:sz w:val="32"/>
          <w:szCs w:val="32"/>
          <w:cs/>
        </w:rPr>
        <w:t>กิจกรรมหลักที่ 2 พัฒนาเศรษฐกิจฐานรากและประชารัฐเพื่อสังคม</w:t>
      </w:r>
    </w:p>
    <w:p w:rsidR="002E5F3E" w:rsidRPr="005635D2" w:rsidRDefault="002E5F3E" w:rsidP="002E5F3E">
      <w:pPr>
        <w:tabs>
          <w:tab w:val="left" w:pos="284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5635D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กิจกรรมย่อยที่ 1 สร้างและพัฒนากลไกการพัฒนาเศรษฐกิจฐานรากและประชารัฐ ระดับจังหวัด</w:t>
      </w:r>
    </w:p>
    <w:p w:rsidR="002E5F3E" w:rsidRPr="00B60503" w:rsidRDefault="002E5F3E" w:rsidP="002E5F3E">
      <w:pPr>
        <w:tabs>
          <w:tab w:val="left" w:pos="284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5635D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60503">
        <w:rPr>
          <w:rFonts w:ascii="TH SarabunPSK" w:hAnsi="TH SarabunPSK" w:cs="TH SarabunPSK" w:hint="cs"/>
          <w:b/>
          <w:bCs/>
          <w:sz w:val="32"/>
          <w:szCs w:val="32"/>
          <w:cs/>
        </w:rPr>
        <w:t>1. ประชุมกลไกขับเคลื่อนการพัฒนากลไกการพัฒนาเศรษฐกิจฐานรากและประชารัฐ ระดับจังหวัด</w:t>
      </w:r>
    </w:p>
    <w:p w:rsidR="00B60503" w:rsidRPr="006B2135" w:rsidRDefault="00B60503" w:rsidP="00B60503">
      <w:pPr>
        <w:rPr>
          <w:rFonts w:ascii="TH SarabunPSK" w:hAnsi="TH SarabunPSK" w:cs="TH SarabunPSK"/>
          <w:b/>
          <w:bCs/>
          <w:sz w:val="32"/>
          <w:szCs w:val="32"/>
        </w:rPr>
      </w:pPr>
      <w:r w:rsidRPr="006B2135"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  <w:t xml:space="preserve">วัตถุประสงค์  </w:t>
      </w:r>
      <w:r w:rsidRPr="006B2135">
        <w:rPr>
          <w:rFonts w:ascii="TH SarabunPSK" w:hAnsi="TH SarabunPSK" w:cs="TH SarabunPSK"/>
          <w:spacing w:val="-4"/>
          <w:sz w:val="32"/>
          <w:szCs w:val="32"/>
          <w:cs/>
        </w:rPr>
        <w:br/>
      </w:r>
      <w:r w:rsidRPr="006B2135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        </w:t>
      </w:r>
      <w:r w:rsidRPr="006B2135">
        <w:rPr>
          <w:rFonts w:ascii="TH SarabunPSK" w:hAnsi="TH SarabunPSK" w:cs="TH SarabunPSK"/>
          <w:spacing w:val="-4"/>
          <w:sz w:val="32"/>
          <w:szCs w:val="32"/>
          <w:cs/>
        </w:rPr>
        <w:t xml:space="preserve">1. </w:t>
      </w:r>
      <w:r w:rsidRPr="006B2135">
        <w:rPr>
          <w:rFonts w:ascii="TH SarabunPSK" w:hAnsi="TH SarabunPSK" w:cs="TH SarabunPSK" w:hint="cs"/>
          <w:spacing w:val="-4"/>
          <w:sz w:val="32"/>
          <w:szCs w:val="32"/>
          <w:cs/>
        </w:rPr>
        <w:t>เพื่อกำหนดทิศทางการดำเนินงานพัฒนาเศรษฐกิจฐานรากและประชารัฐในระดับพื้นที่</w:t>
      </w:r>
    </w:p>
    <w:p w:rsidR="00B60503" w:rsidRPr="006B2135" w:rsidRDefault="00B60503" w:rsidP="00B60503">
      <w:pPr>
        <w:rPr>
          <w:rFonts w:ascii="TH SarabunPSK" w:hAnsi="TH SarabunPSK" w:cs="TH SarabunPSK"/>
          <w:sz w:val="32"/>
          <w:szCs w:val="32"/>
        </w:rPr>
      </w:pPr>
      <w:r w:rsidRPr="006B2135">
        <w:rPr>
          <w:rFonts w:ascii="TH SarabunPSK" w:hAnsi="TH SarabunPSK" w:cs="TH SarabunPSK"/>
          <w:sz w:val="32"/>
          <w:szCs w:val="32"/>
        </w:rPr>
        <w:t xml:space="preserve">        2</w:t>
      </w:r>
      <w:r w:rsidRPr="006B2135">
        <w:rPr>
          <w:rFonts w:ascii="TH SarabunPSK" w:hAnsi="TH SarabunPSK" w:cs="TH SarabunPSK"/>
          <w:sz w:val="32"/>
          <w:szCs w:val="32"/>
          <w:cs/>
        </w:rPr>
        <w:t xml:space="preserve">. </w:t>
      </w:r>
      <w:r w:rsidRPr="006B2135">
        <w:rPr>
          <w:rFonts w:ascii="TH SarabunPSK" w:hAnsi="TH SarabunPSK" w:cs="TH SarabunPSK" w:hint="cs"/>
          <w:sz w:val="32"/>
          <w:szCs w:val="32"/>
          <w:cs/>
        </w:rPr>
        <w:t>เพื่อให้จังหวัดมีการขับเคลื่อนนโยบายสานพลังประชารัฐอย่างเป็นรูปธรรม</w:t>
      </w:r>
    </w:p>
    <w:p w:rsidR="00B60503" w:rsidRPr="006B2135" w:rsidRDefault="00B60503" w:rsidP="00B60503">
      <w:pPr>
        <w:spacing w:after="12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6B2135">
        <w:rPr>
          <w:rFonts w:ascii="TH SarabunPSK" w:hAnsi="TH SarabunPSK" w:cs="TH SarabunPSK" w:hint="cs"/>
          <w:sz w:val="32"/>
          <w:szCs w:val="32"/>
          <w:cs/>
        </w:rPr>
        <w:t xml:space="preserve">        3. เพื่อพัฒนากลไกการพัฒนาเศรษฐกิจฐานรากและประชารัฐ ระดับจังหวัด รวมทั้งพัฒนากลุ่มอาชีพ</w:t>
      </w:r>
      <w:r w:rsidRPr="006B2135">
        <w:rPr>
          <w:rFonts w:ascii="TH SarabunPSK" w:hAnsi="TH SarabunPSK" w:cs="TH SarabunPSK" w:hint="cs"/>
          <w:spacing w:val="-2"/>
          <w:sz w:val="32"/>
          <w:szCs w:val="32"/>
          <w:cs/>
        </w:rPr>
        <w:t xml:space="preserve">กระบวนการพัฒนาเศรษฐกิจฐานรากและประชารัฐ </w:t>
      </w:r>
    </w:p>
    <w:tbl>
      <w:tblPr>
        <w:tblW w:w="90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067"/>
      </w:tblGrid>
      <w:tr w:rsidR="00B60503" w:rsidRPr="006B2135" w:rsidTr="00B60503">
        <w:trPr>
          <w:trHeight w:val="364"/>
        </w:trPr>
        <w:tc>
          <w:tcPr>
            <w:tcW w:w="9067" w:type="dxa"/>
          </w:tcPr>
          <w:p w:rsidR="00B60503" w:rsidRPr="006B2135" w:rsidRDefault="00B60503" w:rsidP="00465E0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B21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รายละเอียดการดำเนินกิจกรรม</w:t>
            </w:r>
          </w:p>
        </w:tc>
      </w:tr>
      <w:tr w:rsidR="00B60503" w:rsidRPr="006B2135" w:rsidTr="00B60503">
        <w:trPr>
          <w:trHeight w:val="567"/>
        </w:trPr>
        <w:tc>
          <w:tcPr>
            <w:tcW w:w="9067" w:type="dxa"/>
          </w:tcPr>
          <w:p w:rsidR="00B60503" w:rsidRPr="006B2135" w:rsidRDefault="00B60503" w:rsidP="00465E0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B21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วิธีการ/ขั้นตอนการดำเนินงาน/เงื่อนไขของกิจกรรม</w:t>
            </w:r>
          </w:p>
          <w:p w:rsidR="00B60503" w:rsidRPr="006B2135" w:rsidRDefault="00B60503" w:rsidP="00465E0E">
            <w:pPr>
              <w:tabs>
                <w:tab w:val="left" w:pos="300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6B213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   </w:t>
            </w:r>
            <w:r w:rsidRPr="006B2135"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สำนักงานพัฒนาชุมชนจังหวัด สนับสนุนการขับเคลื่อนการพัฒนาเศรษฐกิจฐานรากและประชารัฐ ดังนี้</w:t>
            </w:r>
          </w:p>
          <w:p w:rsidR="00B60503" w:rsidRPr="006B2135" w:rsidRDefault="00B60503" w:rsidP="00465E0E">
            <w:pPr>
              <w:tabs>
                <w:tab w:val="left" w:pos="285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B2135">
              <w:rPr>
                <w:rFonts w:ascii="TH SarabunPSK" w:hAnsi="TH SarabunPSK" w:cs="TH SarabunPSK"/>
                <w:sz w:val="32"/>
                <w:szCs w:val="32"/>
              </w:rPr>
              <w:t xml:space="preserve">      1</w:t>
            </w:r>
            <w:r w:rsidRPr="006B213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Pr="006B213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จังหวัดศึกษานโยบาย รูปแบบ ทิศทาง การขับเคลื่อนการพัฒนาเศรษฐกิจฐานรากและประชารัฐ ดำเนินการสำรวจรวบรวม จัดทำระบบและฐานข้อมูลการดำเนินงาน กำหนดแผนยุทธศาสตร์และแผนปฏิบัติการให้สอดคล้องกับยุทธศาสตร์การพัฒนาเชิงพื้นที่ เพื่อใช้เป็นเครื่องมือในการกำหนดทิศทางการดำเนินงานให้บรรลุเป้าหมายที่กำหนด </w:t>
            </w:r>
          </w:p>
          <w:p w:rsidR="00B60503" w:rsidRPr="006B2135" w:rsidRDefault="00B60503" w:rsidP="00465E0E">
            <w:pPr>
              <w:tabs>
                <w:tab w:val="left" w:pos="285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B213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2. จังหวัดจัดประชุมคณะกรรมการประสานและขับเคลื่อนนโยบายสานพลังประชารัฐประจำจังหวัด (</w:t>
            </w:r>
            <w:proofErr w:type="spellStart"/>
            <w:r w:rsidRPr="006B2135">
              <w:rPr>
                <w:rFonts w:ascii="TH SarabunPSK" w:hAnsi="TH SarabunPSK" w:cs="TH SarabunPSK" w:hint="cs"/>
                <w:sz w:val="32"/>
                <w:szCs w:val="32"/>
                <w:cs/>
              </w:rPr>
              <w:t>คส</w:t>
            </w:r>
            <w:proofErr w:type="spellEnd"/>
            <w:r w:rsidRPr="006B2135">
              <w:rPr>
                <w:rFonts w:ascii="TH SarabunPSK" w:hAnsi="TH SarabunPSK" w:cs="TH SarabunPSK" w:hint="cs"/>
                <w:sz w:val="32"/>
                <w:szCs w:val="32"/>
                <w:cs/>
              </w:rPr>
              <w:t>ป.) หรือ คณะทำงาน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ที่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คส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ป. จัดตั้งขึ้น </w:t>
            </w:r>
            <w:r w:rsidRPr="00B6050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อย่างน้อย 3 ครั้ง </w:t>
            </w:r>
            <w:r w:rsidRPr="006B2135"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เพื่อกำหนดแนวทาง เป้าหมาย การขับเคลื่อนการพัฒนาเศรษฐกิจฐานรากและประชารัฐ ตามศักยภาพและความพร้อมของพื้นที่</w:t>
            </w:r>
            <w:r w:rsidRPr="006B213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6B2135">
              <w:rPr>
                <w:rFonts w:ascii="TH SarabunPSK" w:hAnsi="TH SarabunPSK" w:cs="TH SarabunPSK" w:hint="cs"/>
                <w:sz w:val="32"/>
                <w:szCs w:val="32"/>
                <w:cs/>
              </w:rPr>
              <w:t>ใน 3 กลุ่มงาน ได้แก่ การเกษตร การแปรรูป และการท่องเที่ยวโดยชุมชน ในการส่งเสริม สนับสนุน กลุ่มเป้าหมาย 5 กระบวนการ 1) การเข้าถึงปัจจัยการผลิต 2) การสร้างองค์ความรู้ 3) การตลาด 4) การสื่อสารสร้างการรับรู้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</w:t>
            </w:r>
            <w:r w:rsidRPr="006B2135"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เพื่อความยั่งยืน 5) การบริหารจัดการ โดยให้ความสำคัญกับกลุ่มเป้าหมายเน้นหนัก ที่ส่งผลกระทบต่อสังคมวงกว้าง เช่น โครงการอาหารปลอดภัยสู่โรงพยาบาล โรงเรียน โรงแรม ร้านอาหาร (4 ร)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6B213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การแก้ไขปัญหาสินค้าเกษตรล้นตลาด ข้าวเพื่อสุขภาพ ฯลฯ </w:t>
            </w:r>
          </w:p>
          <w:p w:rsidR="00B60503" w:rsidRPr="006B2135" w:rsidRDefault="00B60503" w:rsidP="00465E0E">
            <w:pPr>
              <w:tabs>
                <w:tab w:val="left" w:pos="285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6B213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3. ประสานการทำงานกับภาคีเครือข่ายการพัฒนา 5 ภาคส่วน ได้แก่ ภาครัฐ ภาคเอกชน ภาควิชาการ ภาคประชาสังคม และภาคประชาชน ร่วมขับเคลื่อนงานในลักษณะภาครัฐสนับสนุน เอกชนขับเคลื่อน ชุมชนลงมือทำ โดยวิธีการสร้างการมีส่วนร่วม เพิ่มรายได้ เพิ่มมูลค่าสินค้า ลดความเหลื่อมล้ำ เป้าหมาย สร้างรายได้ให้ชุมชน ประชาชนมีความสุข รวมทั้ง การติดตามการดำเนินงานแบบมีส่วนร่วมโดยภาคี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</w:t>
            </w:r>
            <w:r w:rsidRPr="006B2135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การพัฒนาเครือข่ายประชารัฐ</w:t>
            </w:r>
          </w:p>
          <w:p w:rsidR="00B60503" w:rsidRPr="006B2135" w:rsidRDefault="00B60503" w:rsidP="00465E0E">
            <w:pPr>
              <w:tabs>
                <w:tab w:val="left" w:pos="285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B213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4. เพิ่มประสิทธิภาพและขีดความสามารถของ </w:t>
            </w:r>
            <w:proofErr w:type="spellStart"/>
            <w:r w:rsidRPr="006B2135">
              <w:rPr>
                <w:rFonts w:ascii="TH SarabunPSK" w:hAnsi="TH SarabunPSK" w:cs="TH SarabunPSK" w:hint="cs"/>
                <w:sz w:val="32"/>
                <w:szCs w:val="32"/>
                <w:cs/>
              </w:rPr>
              <w:t>คส</w:t>
            </w:r>
            <w:proofErr w:type="spellEnd"/>
            <w:r w:rsidRPr="006B2135">
              <w:rPr>
                <w:rFonts w:ascii="TH SarabunPSK" w:hAnsi="TH SarabunPSK" w:cs="TH SarabunPSK" w:hint="cs"/>
                <w:sz w:val="32"/>
                <w:szCs w:val="32"/>
                <w:cs/>
              </w:rPr>
              <w:t>ป. และบริษัท ประชารัฐรักสามัคคีจังหวัด (วิสาหกิจเพื่อสังคม) จำกัด เป็นกลไกหลักร่วมทำงานคู่ขนาน ในการขับเคลื่อนงานเชิงพื้นที่ และเกิดการบริหารจัดการตามหลักธรรมา</w:t>
            </w:r>
            <w:proofErr w:type="spellStart"/>
            <w:r w:rsidRPr="006B2135">
              <w:rPr>
                <w:rFonts w:ascii="TH SarabunPSK" w:hAnsi="TH SarabunPSK" w:cs="TH SarabunPSK" w:hint="cs"/>
                <w:sz w:val="32"/>
                <w:szCs w:val="32"/>
                <w:cs/>
              </w:rPr>
              <w:t>ภิ</w:t>
            </w:r>
            <w:proofErr w:type="spellEnd"/>
            <w:r w:rsidRPr="006B213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บาล </w:t>
            </w:r>
          </w:p>
          <w:p w:rsidR="00B60503" w:rsidRPr="006B2135" w:rsidRDefault="00B60503" w:rsidP="00465E0E">
            <w:pPr>
              <w:tabs>
                <w:tab w:val="left" w:pos="285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B213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5. ค้นหาผลงานเด่น (</w:t>
            </w:r>
            <w:r w:rsidRPr="006B2135">
              <w:rPr>
                <w:rFonts w:ascii="TH SarabunPSK" w:hAnsi="TH SarabunPSK" w:cs="TH SarabunPSK"/>
                <w:sz w:val="32"/>
                <w:szCs w:val="32"/>
              </w:rPr>
              <w:t>Best Practice</w:t>
            </w:r>
            <w:r w:rsidRPr="006B2135">
              <w:rPr>
                <w:rFonts w:ascii="TH SarabunPSK" w:hAnsi="TH SarabunPSK" w:cs="TH SarabunPSK" w:hint="cs"/>
                <w:sz w:val="32"/>
                <w:szCs w:val="32"/>
                <w:cs/>
              </w:rPr>
              <w:t>) ของกลุ่ม องค์กร เครือข่าย ธุรกิจชุมชน กิจการชุมชน เพื่อเป็นต้นแบบ ในการพัฒนา ต่อยอด และขยายผล รวมถึงสนับสนุนการพัฒนาเครือข่ายผู้ผลิต เพื่อสร้างเครือข่ายการตลาดตามประเภทสินค้า หรือผลิตภัณฑ์ (</w:t>
            </w:r>
            <w:r w:rsidRPr="006B2135">
              <w:rPr>
                <w:rFonts w:ascii="TH SarabunPSK" w:hAnsi="TH SarabunPSK" w:cs="TH SarabunPSK"/>
                <w:sz w:val="32"/>
                <w:szCs w:val="32"/>
              </w:rPr>
              <w:t>Cluster</w:t>
            </w:r>
            <w:r w:rsidRPr="006B2135">
              <w:rPr>
                <w:rFonts w:ascii="TH SarabunPSK" w:hAnsi="TH SarabunPSK" w:cs="TH SarabunPSK" w:hint="cs"/>
                <w:sz w:val="32"/>
                <w:szCs w:val="32"/>
                <w:cs/>
              </w:rPr>
              <w:t>) เชื่อมโยงภายในจังหวัดและระหว่างจังหวัด รวมถึงการสร้างรูปแบบธุรกิจ (</w:t>
            </w:r>
            <w:r w:rsidRPr="006B2135">
              <w:rPr>
                <w:rFonts w:ascii="TH SarabunPSK" w:hAnsi="TH SarabunPSK" w:cs="TH SarabunPSK"/>
                <w:sz w:val="32"/>
                <w:szCs w:val="32"/>
              </w:rPr>
              <w:t>Business Model</w:t>
            </w:r>
            <w:r w:rsidRPr="006B2135"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  <w:p w:rsidR="00B60503" w:rsidRPr="00B60503" w:rsidRDefault="00B60503" w:rsidP="00465E0E">
            <w:pPr>
              <w:tabs>
                <w:tab w:val="left" w:pos="285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B6050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6. จังหวัดสรุปผลการดำเนินกิจกรรมฯ ในระบบ </w:t>
            </w:r>
            <w:r w:rsidRPr="00B60503">
              <w:rPr>
                <w:rFonts w:ascii="TH SarabunPSK" w:hAnsi="TH SarabunPSK" w:cs="TH SarabunPSK"/>
                <w:sz w:val="32"/>
                <w:szCs w:val="32"/>
              </w:rPr>
              <w:t xml:space="preserve">BPM </w:t>
            </w:r>
            <w:r w:rsidRPr="00B60503">
              <w:rPr>
                <w:rFonts w:ascii="TH SarabunPSK" w:hAnsi="TH SarabunPSK" w:cs="TH SarabunPSK" w:hint="cs"/>
                <w:sz w:val="32"/>
                <w:szCs w:val="32"/>
                <w:cs/>
              </w:rPr>
              <w:t>ภายใน 7 วัน หลังจากดำเนินกิจกรรมแล้วเสร็จ</w:t>
            </w:r>
            <w:r w:rsidRPr="00B6050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:rsidR="00B60503" w:rsidRPr="006B2135" w:rsidRDefault="00B60503" w:rsidP="00465E0E">
            <w:pPr>
              <w:tabs>
                <w:tab w:val="left" w:pos="285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B60503" w:rsidRPr="006B2135" w:rsidRDefault="00B60503" w:rsidP="00B60503">
      <w:pPr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90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067"/>
      </w:tblGrid>
      <w:tr w:rsidR="00B60503" w:rsidRPr="006B2135" w:rsidTr="0044263B">
        <w:trPr>
          <w:trHeight w:val="364"/>
        </w:trPr>
        <w:tc>
          <w:tcPr>
            <w:tcW w:w="9067" w:type="dxa"/>
          </w:tcPr>
          <w:p w:rsidR="00B60503" w:rsidRPr="006B2135" w:rsidRDefault="00B60503" w:rsidP="00465E0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B21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รายละเอียดการดำเนินกิจกรรม</w:t>
            </w:r>
          </w:p>
        </w:tc>
      </w:tr>
      <w:tr w:rsidR="00B60503" w:rsidRPr="006B2135" w:rsidTr="0044263B">
        <w:trPr>
          <w:trHeight w:val="567"/>
        </w:trPr>
        <w:tc>
          <w:tcPr>
            <w:tcW w:w="9067" w:type="dxa"/>
          </w:tcPr>
          <w:p w:rsidR="0044263B" w:rsidRDefault="00B60503" w:rsidP="00B60503">
            <w:pPr>
              <w:tabs>
                <w:tab w:val="left" w:pos="1290"/>
              </w:tabs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  <w:r w:rsidRPr="00B6050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กลุ่มเป้าหมาย  </w:t>
            </w:r>
            <w:r w:rsidRPr="00B6050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รวมทั้งสิ้น 2,280 คน ประกอบด้วย คณะกรรมการประสานและขับเคลื่อนนโยบาย</w:t>
            </w:r>
            <w:r w:rsidR="0044263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</w:p>
          <w:p w:rsidR="0044263B" w:rsidRDefault="0044263B" w:rsidP="0044263B">
            <w:pPr>
              <w:tabs>
                <w:tab w:val="left" w:pos="129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</w:t>
            </w:r>
            <w:r w:rsidR="00B60503" w:rsidRPr="00B60503">
              <w:rPr>
                <w:rFonts w:ascii="TH SarabunPSK" w:hAnsi="TH SarabunPSK" w:cs="TH SarabunPSK" w:hint="cs"/>
                <w:sz w:val="32"/>
                <w:szCs w:val="32"/>
                <w:cs/>
              </w:rPr>
              <w:t>สานพลังประชารัฐ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B60503" w:rsidRPr="00B60503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ประจำจังหวัด หรือคณะทำงานที่คณะกรรมการฯ ตั้งขึ้น หรือ</w:t>
            </w:r>
          </w:p>
          <w:p w:rsidR="00B60503" w:rsidRPr="00B60503" w:rsidRDefault="0044263B" w:rsidP="0044263B">
            <w:pPr>
              <w:tabs>
                <w:tab w:val="left" w:pos="129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</w:t>
            </w:r>
            <w:r w:rsidR="00B60503" w:rsidRPr="00B6050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ผู้เกี่ยวข้อง จังหวัดละ 30 คน </w:t>
            </w:r>
          </w:p>
          <w:p w:rsidR="00B60503" w:rsidRPr="00B60503" w:rsidRDefault="00B60503" w:rsidP="00465E0E">
            <w:pPr>
              <w:tabs>
                <w:tab w:val="left" w:pos="1290"/>
              </w:tabs>
              <w:spacing w:after="120"/>
              <w:rPr>
                <w:rFonts w:ascii="TH SarabunPSK" w:hAnsi="TH SarabunPSK" w:cs="TH SarabunPSK"/>
                <w:sz w:val="32"/>
                <w:szCs w:val="32"/>
              </w:rPr>
            </w:pPr>
            <w:r w:rsidRPr="00B6050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</w:t>
            </w:r>
            <w:r w:rsidRPr="00B6050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r w:rsidRPr="00B6050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B6050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B6050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จำนวน 1,846,800</w:t>
            </w:r>
            <w:r w:rsidRPr="00B6050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B60503">
              <w:rPr>
                <w:rFonts w:ascii="TH SarabunPSK" w:hAnsi="TH SarabunPSK" w:cs="TH SarabunPSK" w:hint="cs"/>
                <w:sz w:val="32"/>
                <w:szCs w:val="32"/>
                <w:cs/>
              </w:rPr>
              <w:t>บาท</w:t>
            </w:r>
            <w:r w:rsidRPr="00B6050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ตามทะเบียนจัดสรร</w:t>
            </w:r>
          </w:p>
          <w:p w:rsidR="00B60503" w:rsidRPr="00B60503" w:rsidRDefault="00B60503" w:rsidP="00465E0E">
            <w:pPr>
              <w:tabs>
                <w:tab w:val="left" w:pos="1290"/>
              </w:tabs>
              <w:spacing w:after="12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6050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หน่วยดำเนินงาน</w:t>
            </w:r>
            <w:r w:rsidRPr="00B6050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</w:t>
            </w:r>
            <w:r w:rsidRPr="00B60503"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สำนักงานพัฒนาชุมชนจังหวัด</w:t>
            </w:r>
          </w:p>
          <w:p w:rsidR="00B60503" w:rsidRPr="00B60503" w:rsidRDefault="00B60503" w:rsidP="00465E0E">
            <w:pPr>
              <w:spacing w:after="120"/>
              <w:rPr>
                <w:rFonts w:ascii="TH SarabunPSK" w:hAnsi="TH SarabunPSK" w:cs="TH SarabunPSK"/>
                <w:sz w:val="32"/>
                <w:szCs w:val="32"/>
              </w:rPr>
            </w:pPr>
            <w:r w:rsidRPr="00B6050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พื้นที่ดำเนินการ</w:t>
            </w:r>
            <w:r w:rsidRPr="00B6050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ab/>
            </w:r>
            <w:r w:rsidRPr="00B6050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Pr="00B6050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จังหวัด 76 จังหวัด</w:t>
            </w:r>
            <w:r w:rsidRPr="00B6050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</w:p>
          <w:p w:rsidR="0044263B" w:rsidRDefault="00B60503" w:rsidP="0044263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6050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</w:t>
            </w:r>
            <w:r w:rsidRPr="00B60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ดำเนินการ</w:t>
            </w:r>
            <w:r w:rsidRPr="00B6050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Pr="00B6050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Pr="00B6050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ดำเนินการไตรมาส 1 </w:t>
            </w:r>
            <w:r w:rsidRPr="00B60503"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 w:rsidRPr="00B6050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2 (ตุลาคม 2562 </w:t>
            </w:r>
            <w:r w:rsidRPr="00B60503"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 w:rsidRPr="00B6050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มีนาคม 2563)</w:t>
            </w:r>
            <w:r w:rsidRPr="00B6050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:rsidR="00B60503" w:rsidRPr="00B60503" w:rsidRDefault="0044263B" w:rsidP="0044263B">
            <w:pPr>
              <w:spacing w:after="12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  </w:t>
            </w:r>
            <w:r w:rsidR="00B60503" w:rsidRPr="00B6050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จัดประชุมอย่างน้อย 3 ครั้ง </w:t>
            </w:r>
          </w:p>
          <w:p w:rsidR="0044263B" w:rsidRDefault="00B60503" w:rsidP="0044263B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6050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ผลที่คาดว่าจะได้รับ</w:t>
            </w:r>
            <w:r w:rsidRPr="00B6050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r w:rsidRPr="00B6050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กลไกประชารัฐ 76 จังหวัดสามารถขับเคลื่อนการพัฒนาเศรษฐกิจฐานราก</w:t>
            </w:r>
          </w:p>
          <w:p w:rsidR="00B60503" w:rsidRPr="00B60503" w:rsidRDefault="0044263B" w:rsidP="0044263B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  </w:t>
            </w:r>
            <w:r w:rsidR="00B60503" w:rsidRPr="00B60503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และประชารัฐ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B60503" w:rsidRPr="00B60503">
              <w:rPr>
                <w:rFonts w:ascii="TH SarabunPSK" w:hAnsi="TH SarabunPSK" w:cs="TH SarabunPSK" w:hint="cs"/>
                <w:sz w:val="32"/>
                <w:szCs w:val="32"/>
                <w:cs/>
              </w:rPr>
              <w:t>ตามเป้าหมายที่กำหนด</w:t>
            </w:r>
          </w:p>
          <w:p w:rsidR="00B60503" w:rsidRPr="00B60503" w:rsidRDefault="00B60503" w:rsidP="00465E0E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6050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ตัวชี้วัดกิจกรรม</w:t>
            </w:r>
            <w:r w:rsidRPr="00B6050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</w:t>
            </w:r>
            <w:r w:rsidRPr="00B6050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กลไกประชารัฐ 76 จังหวัด ได้รับการพัฒนาศักยภาพสามารถขับเคลื่อนการพัฒนา</w:t>
            </w:r>
          </w:p>
          <w:p w:rsidR="00B60503" w:rsidRPr="00B60503" w:rsidRDefault="00B60503" w:rsidP="00465E0E">
            <w:pPr>
              <w:tabs>
                <w:tab w:val="left" w:pos="1985"/>
              </w:tabs>
              <w:spacing w:after="120"/>
              <w:rPr>
                <w:rFonts w:ascii="TH SarabunPSK" w:hAnsi="TH SarabunPSK" w:cs="TH SarabunPSK"/>
                <w:sz w:val="32"/>
                <w:szCs w:val="32"/>
              </w:rPr>
            </w:pPr>
            <w:r w:rsidRPr="00B6050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  เศรษฐกิจฐานรากและประชารัฐ ตามเป้าหมายที่กำหนด                                                              </w:t>
            </w:r>
            <w:r w:rsidRPr="00B6050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</w:t>
            </w:r>
            <w:r w:rsidRPr="00B6050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</w:t>
            </w:r>
          </w:p>
          <w:p w:rsidR="00B60503" w:rsidRPr="00B60503" w:rsidRDefault="00B60503" w:rsidP="00465E0E">
            <w:pPr>
              <w:spacing w:after="12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60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หน่วยงานที่รับผิดชอบ </w:t>
            </w:r>
            <w:r w:rsidRPr="00B60503"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สำนักเสริมสร้างความเข้มแข็งชุมชน</w:t>
            </w:r>
          </w:p>
          <w:p w:rsidR="00B60503" w:rsidRPr="00B60503" w:rsidRDefault="00B60503" w:rsidP="00465E0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605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เจ้าหน้าที่ผู้รับผิดชอบ</w:t>
            </w:r>
            <w:r w:rsidRPr="00B6050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44263B">
              <w:rPr>
                <w:rFonts w:ascii="TH SarabunPSK" w:hAnsi="TH SarabunPSK" w:cs="TH SarabunPSK" w:hint="cs"/>
                <w:spacing w:val="-10"/>
                <w:sz w:val="32"/>
                <w:szCs w:val="32"/>
                <w:cs/>
              </w:rPr>
              <w:t xml:space="preserve">1. นายประพันธ์ </w:t>
            </w:r>
            <w:proofErr w:type="spellStart"/>
            <w:r w:rsidRPr="0044263B">
              <w:rPr>
                <w:rFonts w:ascii="TH SarabunPSK" w:hAnsi="TH SarabunPSK" w:cs="TH SarabunPSK" w:hint="cs"/>
                <w:spacing w:val="-10"/>
                <w:sz w:val="32"/>
                <w:szCs w:val="32"/>
                <w:cs/>
              </w:rPr>
              <w:t>วรร</w:t>
            </w:r>
            <w:proofErr w:type="spellEnd"/>
            <w:r w:rsidRPr="0044263B">
              <w:rPr>
                <w:rFonts w:ascii="TH SarabunPSK" w:hAnsi="TH SarabunPSK" w:cs="TH SarabunPSK" w:hint="cs"/>
                <w:spacing w:val="-10"/>
                <w:sz w:val="32"/>
                <w:szCs w:val="32"/>
                <w:cs/>
              </w:rPr>
              <w:t>ณบวร ผู้อำนวยการกลุ่มงานพัฒนาเศรษฐกิจฐานรากและประชารัฐ</w:t>
            </w:r>
          </w:p>
          <w:p w:rsidR="00B60503" w:rsidRPr="00B60503" w:rsidRDefault="00B60503" w:rsidP="00465E0E">
            <w:pPr>
              <w:framePr w:hSpace="180" w:wrap="around" w:vAnchor="text" w:hAnchor="margin" w:y="69"/>
              <w:rPr>
                <w:rFonts w:ascii="TH SarabunPSK" w:hAnsi="TH SarabunPSK" w:cs="TH SarabunPSK"/>
                <w:sz w:val="32"/>
                <w:szCs w:val="32"/>
              </w:rPr>
            </w:pPr>
            <w:r w:rsidRPr="00B6050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      โทรศัพท์ 08 9921 6698</w:t>
            </w:r>
            <w:r w:rsidRPr="00B60503">
              <w:rPr>
                <w:rFonts w:ascii="TH SarabunPSK" w:hAnsi="TH SarabunPSK" w:cs="TH SarabunPSK"/>
                <w:sz w:val="32"/>
                <w:szCs w:val="32"/>
              </w:rPr>
              <w:t xml:space="preserve"> , 02 141 6106</w:t>
            </w:r>
          </w:p>
          <w:p w:rsidR="00B60503" w:rsidRPr="00B60503" w:rsidRDefault="00B60503" w:rsidP="00465E0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6050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  2. นางสุภา  พรหมชูแก้ว  นักวิชาการพัฒนาชุมชนชำนาญการ </w:t>
            </w:r>
          </w:p>
          <w:p w:rsidR="00B60503" w:rsidRDefault="00B60503" w:rsidP="00465E0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6050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      โทรศัพท์ 08 1996 0130 , 0 2141 6106</w:t>
            </w:r>
          </w:p>
          <w:p w:rsidR="008D1421" w:rsidRPr="00B60503" w:rsidRDefault="008D1421" w:rsidP="00465E0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B60503" w:rsidRDefault="00B60503" w:rsidP="00B60503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44263B" w:rsidRDefault="0044263B" w:rsidP="00B60503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44263B" w:rsidRDefault="0044263B" w:rsidP="00B60503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44263B" w:rsidRDefault="0044263B" w:rsidP="00B60503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44263B" w:rsidRDefault="0044263B" w:rsidP="00B60503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44263B" w:rsidRDefault="0044263B" w:rsidP="00B60503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44263B" w:rsidRDefault="0044263B" w:rsidP="00B60503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44263B" w:rsidRDefault="0044263B" w:rsidP="00B60503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44263B" w:rsidRDefault="0044263B" w:rsidP="00B60503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44263B" w:rsidRDefault="0044263B" w:rsidP="00B60503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44263B" w:rsidRDefault="0044263B" w:rsidP="00B60503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44263B" w:rsidRDefault="0044263B" w:rsidP="00B60503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44263B" w:rsidRDefault="0044263B" w:rsidP="00B60503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44263B" w:rsidRDefault="0044263B" w:rsidP="00B60503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44263B" w:rsidRDefault="0044263B" w:rsidP="00B60503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44263B" w:rsidRDefault="0044263B" w:rsidP="00B60503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44263B" w:rsidRPr="006B2135" w:rsidRDefault="0044263B" w:rsidP="00B60503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2E5F3E" w:rsidRPr="005635D2" w:rsidRDefault="002E5F3E" w:rsidP="002E5F3E">
      <w:pPr>
        <w:tabs>
          <w:tab w:val="left" w:pos="284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5635D2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 xml:space="preserve">    กิจกรรมย่อยที่ 2 สร้างรายได้จากการจำหน่ายสินค้าด้วยกลไกประชารัฐ</w:t>
      </w:r>
    </w:p>
    <w:p w:rsidR="002E5F3E" w:rsidRPr="0044263B" w:rsidRDefault="002E5F3E" w:rsidP="002E5F3E">
      <w:pPr>
        <w:tabs>
          <w:tab w:val="left" w:pos="284"/>
        </w:tabs>
        <w:rPr>
          <w:rFonts w:ascii="TH SarabunPSK" w:hAnsi="TH SarabunPSK" w:cs="TH SarabunPSK"/>
          <w:b/>
          <w:bCs/>
          <w:spacing w:val="-8"/>
          <w:sz w:val="32"/>
          <w:szCs w:val="32"/>
        </w:rPr>
      </w:pPr>
      <w:r w:rsidRPr="005635D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44263B">
        <w:rPr>
          <w:rFonts w:ascii="TH SarabunPSK" w:hAnsi="TH SarabunPSK" w:cs="TH SarabunPSK" w:hint="cs"/>
          <w:b/>
          <w:bCs/>
          <w:spacing w:val="-8"/>
          <w:sz w:val="32"/>
          <w:szCs w:val="32"/>
          <w:cs/>
        </w:rPr>
        <w:t>1. ประชุมเชิงปฏิบัติการสร้างรายได้จากกิจการอาหารปลอดภัย (โรงพยาบาล โรงเรียน โรงแรม ร้านอาหาร)</w:t>
      </w:r>
    </w:p>
    <w:p w:rsidR="0044263B" w:rsidRDefault="0044263B" w:rsidP="0044263B">
      <w:pPr>
        <w:rPr>
          <w:rFonts w:ascii="TH SarabunPSK" w:hAnsi="TH SarabunPSK" w:cs="TH SarabunPSK"/>
          <w:spacing w:val="-4"/>
          <w:sz w:val="32"/>
          <w:szCs w:val="32"/>
        </w:rPr>
      </w:pPr>
      <w:r w:rsidRPr="006B2135">
        <w:rPr>
          <w:rFonts w:ascii="TH SarabunPSK" w:hAnsi="TH SarabunPSK" w:cs="TH SarabunPSK" w:hint="cs"/>
          <w:b/>
          <w:bCs/>
          <w:spacing w:val="-4"/>
          <w:sz w:val="32"/>
          <w:szCs w:val="32"/>
          <w:cs/>
        </w:rPr>
        <w:t>วัตถุประสงค์</w:t>
      </w:r>
      <w:r>
        <w:rPr>
          <w:rFonts w:ascii="TH SarabunPSK" w:hAnsi="TH SarabunPSK" w:cs="TH SarabunPSK"/>
          <w:spacing w:val="-4"/>
          <w:sz w:val="32"/>
          <w:szCs w:val="32"/>
          <w:cs/>
        </w:rPr>
        <w:tab/>
      </w:r>
      <w:r w:rsidRPr="006B2135">
        <w:rPr>
          <w:rFonts w:ascii="TH SarabunPSK" w:hAnsi="TH SarabunPSK" w:cs="TH SarabunPSK"/>
          <w:spacing w:val="-4"/>
          <w:sz w:val="32"/>
          <w:szCs w:val="32"/>
          <w:cs/>
        </w:rPr>
        <w:t xml:space="preserve">1. </w:t>
      </w:r>
      <w:r w:rsidRPr="006B2135">
        <w:rPr>
          <w:rFonts w:ascii="TH SarabunPSK" w:hAnsi="TH SarabunPSK" w:cs="TH SarabunPSK" w:hint="cs"/>
          <w:spacing w:val="-4"/>
          <w:sz w:val="32"/>
          <w:szCs w:val="32"/>
          <w:cs/>
        </w:rPr>
        <w:t>เพื่อสร้างความรู้ ความเข้าใจ เกี่ยวกับการกำหนดทิศทาง วิเคราะห์ศักยภาพชุมชนและภาคี</w:t>
      </w:r>
    </w:p>
    <w:p w:rsidR="0044263B" w:rsidRPr="0044263B" w:rsidRDefault="0044263B" w:rsidP="0044263B">
      <w:pPr>
        <w:ind w:right="-329"/>
        <w:rPr>
          <w:rFonts w:ascii="TH SarabunPSK" w:hAnsi="TH SarabunPSK" w:cs="TH SarabunPSK"/>
          <w:b/>
          <w:bCs/>
          <w:spacing w:val="-10"/>
          <w:sz w:val="32"/>
          <w:szCs w:val="32"/>
        </w:rPr>
      </w:pPr>
      <w:r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                         </w:t>
      </w:r>
      <w:r w:rsidRPr="0044263B">
        <w:rPr>
          <w:rFonts w:ascii="TH SarabunPSK" w:hAnsi="TH SarabunPSK" w:cs="TH SarabunPSK" w:hint="cs"/>
          <w:spacing w:val="-10"/>
          <w:sz w:val="32"/>
          <w:szCs w:val="32"/>
          <w:cs/>
        </w:rPr>
        <w:t>เครือข่ายประชารัฐในการส่งเสริมสนับสนุนการสร้างรายได้ในการพัฒนาเศรษฐกิจฐานรากเชิงพื้นที่</w:t>
      </w:r>
    </w:p>
    <w:p w:rsidR="0044263B" w:rsidRDefault="0044263B" w:rsidP="0044263B">
      <w:pPr>
        <w:jc w:val="thaiDistribute"/>
        <w:rPr>
          <w:rFonts w:ascii="TH SarabunPSK" w:hAnsi="TH SarabunPSK" w:cs="TH SarabunPSK"/>
          <w:sz w:val="32"/>
          <w:szCs w:val="32"/>
        </w:rPr>
      </w:pPr>
      <w:r w:rsidRPr="006B2135">
        <w:rPr>
          <w:rFonts w:ascii="TH SarabunPSK" w:hAnsi="TH SarabunPSK" w:cs="TH SarabunPSK"/>
          <w:sz w:val="32"/>
          <w:szCs w:val="32"/>
          <w:cs/>
        </w:rPr>
        <w:t xml:space="preserve">    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Pr="006B2135">
        <w:rPr>
          <w:rFonts w:ascii="TH SarabunPSK" w:hAnsi="TH SarabunPSK" w:cs="TH SarabunPSK"/>
          <w:sz w:val="32"/>
          <w:szCs w:val="32"/>
        </w:rPr>
        <w:t>2</w:t>
      </w:r>
      <w:r w:rsidRPr="006B2135">
        <w:rPr>
          <w:rFonts w:ascii="TH SarabunPSK" w:hAnsi="TH SarabunPSK" w:cs="TH SarabunPSK"/>
          <w:sz w:val="32"/>
          <w:szCs w:val="32"/>
          <w:cs/>
        </w:rPr>
        <w:t xml:space="preserve">. </w:t>
      </w:r>
      <w:r w:rsidRPr="006B2135">
        <w:rPr>
          <w:rFonts w:ascii="TH SarabunPSK" w:hAnsi="TH SarabunPSK" w:cs="TH SarabunPSK" w:hint="cs"/>
          <w:sz w:val="32"/>
          <w:szCs w:val="32"/>
          <w:cs/>
        </w:rPr>
        <w:t xml:space="preserve">เพื่อพัฒนา ต่อยอด ขยายผล การพัฒนาเศรษฐกิจฐานราก แก่กลุ่มเป้าหมายเน้นหนัก </w:t>
      </w:r>
    </w:p>
    <w:p w:rsidR="0044263B" w:rsidRDefault="0044263B" w:rsidP="0044263B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</w:t>
      </w:r>
      <w:r w:rsidRPr="006B2135">
        <w:rPr>
          <w:rFonts w:ascii="TH SarabunPSK" w:hAnsi="TH SarabunPSK" w:cs="TH SarabunPSK" w:hint="cs"/>
          <w:sz w:val="32"/>
          <w:szCs w:val="32"/>
          <w:cs/>
        </w:rPr>
        <w:t>ด้วยกลไกประชารัฐ สร้างเครือข่ายการผลิตอาหารปลอดภัย เชื่อมโยงเครือข่ายการตลาด</w:t>
      </w:r>
    </w:p>
    <w:p w:rsidR="0044263B" w:rsidRPr="006B2135" w:rsidRDefault="0044263B" w:rsidP="0044263B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</w:t>
      </w:r>
      <w:r w:rsidRPr="006B2135">
        <w:rPr>
          <w:rFonts w:ascii="TH SarabunPSK" w:hAnsi="TH SarabunPSK" w:cs="TH SarabunPSK" w:hint="cs"/>
          <w:sz w:val="32"/>
          <w:szCs w:val="32"/>
          <w:cs/>
        </w:rPr>
        <w:t xml:space="preserve">สู่โรงพยาบาล โรงเรียน โรงแรม ร้านอาหาร (4 ร) </w:t>
      </w:r>
    </w:p>
    <w:tbl>
      <w:tblPr>
        <w:tblpPr w:leftFromText="180" w:rightFromText="180" w:vertAnchor="text" w:horzAnchor="margin" w:tblpY="311"/>
        <w:tblW w:w="90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067"/>
      </w:tblGrid>
      <w:tr w:rsidR="0044263B" w:rsidRPr="006B2135" w:rsidTr="0044263B">
        <w:trPr>
          <w:trHeight w:val="364"/>
        </w:trPr>
        <w:tc>
          <w:tcPr>
            <w:tcW w:w="9067" w:type="dxa"/>
          </w:tcPr>
          <w:p w:rsidR="0044263B" w:rsidRPr="006B2135" w:rsidRDefault="0044263B" w:rsidP="00465E0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B21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รายละเอียดการดำเนินกิจกรรม</w:t>
            </w:r>
          </w:p>
        </w:tc>
      </w:tr>
      <w:tr w:rsidR="0044263B" w:rsidRPr="006B2135" w:rsidTr="0044263B">
        <w:trPr>
          <w:trHeight w:val="567"/>
        </w:trPr>
        <w:tc>
          <w:tcPr>
            <w:tcW w:w="9067" w:type="dxa"/>
          </w:tcPr>
          <w:p w:rsidR="0044263B" w:rsidRPr="006B2135" w:rsidRDefault="0044263B" w:rsidP="00465E0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B21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วิธีการ/ขั้นตอนการดำเนินงาน/เงื่อนไขของกิจกรรม</w:t>
            </w:r>
          </w:p>
          <w:p w:rsidR="0044263B" w:rsidRPr="006B2135" w:rsidRDefault="0044263B" w:rsidP="00465E0E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6B213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    </w:t>
            </w:r>
            <w:r w:rsidRPr="006B2135"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สำนักงานพัฒนาชุมชนจังหวัด สนับสนุนการประชุมเชิงปฏิบัติการสร้างรายได้จากกิจการอาหารปลอดภัย (โรงพยาบาล โรงเรียน โรงแรม ร้านอาหาร) ดังนี้</w:t>
            </w:r>
          </w:p>
          <w:p w:rsidR="0044263B" w:rsidRPr="006B2135" w:rsidRDefault="0044263B" w:rsidP="00465E0E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B2135">
              <w:rPr>
                <w:rFonts w:ascii="TH SarabunPSK" w:hAnsi="TH SarabunPSK" w:cs="TH SarabunPSK"/>
                <w:sz w:val="32"/>
                <w:szCs w:val="32"/>
              </w:rPr>
              <w:t xml:space="preserve">       1</w:t>
            </w:r>
            <w:r w:rsidRPr="006B213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Pr="006B2135">
              <w:rPr>
                <w:rFonts w:ascii="TH SarabunPSK" w:hAnsi="TH SarabunPSK" w:cs="TH SarabunPSK" w:hint="cs"/>
                <w:sz w:val="32"/>
                <w:szCs w:val="32"/>
                <w:cs/>
              </w:rPr>
              <w:t>จังหวัดหารือแนวทางการขับเคลื่อนอาหารปลอดภัยโดยกลไกประชารัฐ ผ่านคณะกรรมการประสานและขับเคลื่อนนโยบายสานพลังประชารัฐประจำจังหวัด (</w:t>
            </w:r>
            <w:proofErr w:type="spellStart"/>
            <w:r w:rsidRPr="006B2135">
              <w:rPr>
                <w:rFonts w:ascii="TH SarabunPSK" w:hAnsi="TH SarabunPSK" w:cs="TH SarabunPSK" w:hint="cs"/>
                <w:sz w:val="32"/>
                <w:szCs w:val="32"/>
                <w:cs/>
              </w:rPr>
              <w:t>คส</w:t>
            </w:r>
            <w:proofErr w:type="spellEnd"/>
            <w:r w:rsidRPr="006B213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ป.) เพื่อให้ภาคีเครือข่ายประชารัฐ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ภาครัฐ และภาคเอกชนที่เกี่ยวข้อง</w:t>
            </w:r>
            <w:r w:rsidRPr="006B2135">
              <w:rPr>
                <w:rFonts w:ascii="TH SarabunPSK" w:hAnsi="TH SarabunPSK" w:cs="TH SarabunPSK" w:hint="cs"/>
                <w:sz w:val="32"/>
                <w:szCs w:val="32"/>
                <w:cs/>
              </w:rPr>
              <w:t>ร่วมสนับสนุนตามภารกิจของหน่วยงาน</w:t>
            </w:r>
          </w:p>
          <w:p w:rsidR="0044263B" w:rsidRPr="006B2135" w:rsidRDefault="0044263B" w:rsidP="00465E0E">
            <w:pPr>
              <w:jc w:val="thaiDistribute"/>
              <w:rPr>
                <w:rFonts w:ascii="TH SarabunPSK" w:hAnsi="TH SarabunPSK" w:cs="TH SarabunPSK"/>
                <w:spacing w:val="-12"/>
                <w:sz w:val="32"/>
                <w:szCs w:val="32"/>
                <w:cs/>
              </w:rPr>
            </w:pPr>
            <w:r w:rsidRPr="006B213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</w:t>
            </w:r>
            <w:r w:rsidRPr="006B2135">
              <w:rPr>
                <w:rFonts w:ascii="TH SarabunPSK" w:hAnsi="TH SarabunPSK" w:cs="TH SarabunPSK"/>
                <w:spacing w:val="-12"/>
                <w:sz w:val="32"/>
                <w:szCs w:val="32"/>
                <w:cs/>
              </w:rPr>
              <w:t xml:space="preserve">   </w:t>
            </w:r>
            <w:r w:rsidRPr="006B2135">
              <w:rPr>
                <w:rFonts w:ascii="TH SarabunPSK" w:hAnsi="TH SarabunPSK" w:cs="TH SarabunPSK" w:hint="cs"/>
                <w:spacing w:val="-12"/>
                <w:sz w:val="32"/>
                <w:szCs w:val="32"/>
                <w:cs/>
              </w:rPr>
              <w:t>2</w:t>
            </w:r>
            <w:r w:rsidRPr="006B2135">
              <w:rPr>
                <w:rFonts w:ascii="TH SarabunPSK" w:hAnsi="TH SarabunPSK" w:cs="TH SarabunPSK"/>
                <w:spacing w:val="-12"/>
                <w:sz w:val="32"/>
                <w:szCs w:val="32"/>
                <w:cs/>
              </w:rPr>
              <w:t>.</w:t>
            </w:r>
            <w:r w:rsidRPr="006B213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จังหวัด</w:t>
            </w:r>
            <w:r w:rsidRPr="006B2135">
              <w:rPr>
                <w:rFonts w:ascii="TH SarabunPSK" w:hAnsi="TH SarabunPSK" w:cs="TH SarabunPSK"/>
                <w:sz w:val="32"/>
                <w:szCs w:val="32"/>
                <w:cs/>
              </w:rPr>
              <w:t>คัดเลือก</w:t>
            </w:r>
            <w:r w:rsidRPr="006B2135">
              <w:rPr>
                <w:rFonts w:ascii="TH SarabunPSK" w:hAnsi="TH SarabunPSK" w:cs="TH SarabunPSK" w:hint="cs"/>
                <w:sz w:val="32"/>
                <w:szCs w:val="32"/>
                <w:cs/>
              </w:rPr>
              <w:t>กลุ่มเป้าหมายเน้นหนักปีงบประมาณ พ.ศ.  2562 จากชุมชนหรือเครือข่ายที่มีศักยภาพโดดเด่น ในการผลิตสินค้าเกษตรปลอดภัย หรือเกษตรอินทรีย์ เช่น พืชผัก ผลไม้ ประมง ปศุสัตว์ อื่น ๆ กลุ่มเป้าหมายด้านแปรรูป เช่น ข้าวเพื่อสุขภาพ กลุ่มเป้าหมายท่องเที่ยวโดยชุมชน เข้าประชุม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</w:t>
            </w:r>
            <w:r w:rsidRPr="006B2135">
              <w:rPr>
                <w:rFonts w:ascii="TH SarabunPSK" w:hAnsi="TH SarabunPSK" w:cs="TH SarabunPSK" w:hint="cs"/>
                <w:sz w:val="32"/>
                <w:szCs w:val="32"/>
                <w:cs/>
              </w:rPr>
              <w:t>เชิงปฏิบัติการฯ เพื่อพัฒนา ต่อยอด ขยายผล</w:t>
            </w:r>
            <w:r w:rsidRPr="006B213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6B2135"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เพื่อสร้างเครือข่ายอาหารปลอดภัย เชื่อมโยงผลผลิตของชุมชนสู่การสร้างรายได้จากกิจการอาหารปลอดภัย</w:t>
            </w:r>
          </w:p>
          <w:p w:rsidR="0044263B" w:rsidRPr="006B2135" w:rsidRDefault="0044263B" w:rsidP="00465E0E">
            <w:pPr>
              <w:jc w:val="thaiDistribute"/>
              <w:rPr>
                <w:rFonts w:ascii="TH SarabunPSK" w:hAnsi="TH SarabunPSK" w:cs="TH SarabunPSK"/>
                <w:spacing w:val="-12"/>
                <w:sz w:val="32"/>
                <w:szCs w:val="32"/>
              </w:rPr>
            </w:pPr>
            <w:r w:rsidRPr="006B2135">
              <w:rPr>
                <w:rFonts w:ascii="TH SarabunPSK" w:hAnsi="TH SarabunPSK" w:cs="TH SarabunPSK" w:hint="cs"/>
                <w:spacing w:val="-12"/>
                <w:sz w:val="32"/>
                <w:szCs w:val="32"/>
                <w:cs/>
              </w:rPr>
              <w:t xml:space="preserve">       3.  </w:t>
            </w:r>
            <w:r w:rsidRPr="006B2135">
              <w:rPr>
                <w:rFonts w:ascii="TH SarabunPSK" w:hAnsi="TH SarabunPSK" w:cs="TH SarabunPSK"/>
                <w:spacing w:val="-12"/>
                <w:sz w:val="32"/>
                <w:szCs w:val="32"/>
                <w:cs/>
              </w:rPr>
              <w:t>ดำเนินการสำรวจ จัดทำข้อมูล การผลิตสินค้าเกษตรปลอดภัย หรือเกษตรอินทรีย์ กลุ่มแปรรูป หรือ กลุ่มท่องเที่ยวโดยชุมชน</w:t>
            </w:r>
            <w:r w:rsidRPr="006B2135">
              <w:rPr>
                <w:rFonts w:ascii="TH SarabunPSK" w:hAnsi="TH SarabunPSK" w:cs="TH SarabunPSK" w:hint="cs"/>
                <w:spacing w:val="-12"/>
                <w:sz w:val="32"/>
                <w:szCs w:val="32"/>
                <w:cs/>
              </w:rPr>
              <w:t>ที่เข้าประชุมฯ</w:t>
            </w:r>
            <w:r w:rsidRPr="006B2135">
              <w:rPr>
                <w:rFonts w:ascii="TH SarabunPSK" w:hAnsi="TH SarabunPSK" w:cs="TH SarabunPSK"/>
                <w:spacing w:val="-12"/>
                <w:sz w:val="32"/>
                <w:szCs w:val="32"/>
                <w:cs/>
              </w:rPr>
              <w:t xml:space="preserve"> วิเคราะห์ศักยภาพ ปัญหาความต้องการ จัดประเภทเพื่อออกแบบกิจกรรมเชื่อมโยงการตลาดในลักษณะการเจรจาจับคู่ธุรกิ</w:t>
            </w:r>
            <w:r w:rsidRPr="006B2135">
              <w:rPr>
                <w:rFonts w:ascii="TH SarabunPSK" w:hAnsi="TH SarabunPSK" w:cs="TH SarabunPSK" w:hint="cs"/>
                <w:spacing w:val="-12"/>
                <w:sz w:val="32"/>
                <w:szCs w:val="32"/>
                <w:cs/>
              </w:rPr>
              <w:t>จ</w:t>
            </w:r>
            <w:r w:rsidRPr="006B2135">
              <w:rPr>
                <w:rFonts w:ascii="TH SarabunPSK" w:hAnsi="TH SarabunPSK" w:cs="TH SarabunPSK"/>
                <w:spacing w:val="-12"/>
                <w:sz w:val="32"/>
                <w:szCs w:val="32"/>
                <w:cs/>
              </w:rPr>
              <w:t xml:space="preserve"> (</w:t>
            </w:r>
            <w:r w:rsidRPr="006B2135">
              <w:rPr>
                <w:rFonts w:ascii="TH SarabunPSK" w:hAnsi="TH SarabunPSK" w:cs="TH SarabunPSK"/>
                <w:spacing w:val="-12"/>
                <w:sz w:val="32"/>
                <w:szCs w:val="32"/>
              </w:rPr>
              <w:t>Matching</w:t>
            </w:r>
            <w:r w:rsidRPr="006B2135">
              <w:rPr>
                <w:rFonts w:ascii="TH SarabunPSK" w:hAnsi="TH SarabunPSK" w:cs="TH SarabunPSK"/>
                <w:spacing w:val="-12"/>
                <w:sz w:val="32"/>
                <w:szCs w:val="32"/>
                <w:cs/>
              </w:rPr>
              <w:t>)</w:t>
            </w:r>
          </w:p>
          <w:p w:rsidR="0044263B" w:rsidRPr="006B2135" w:rsidRDefault="0044263B" w:rsidP="00465E0E">
            <w:pPr>
              <w:tabs>
                <w:tab w:val="left" w:pos="525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6B2135">
              <w:rPr>
                <w:rFonts w:ascii="TH SarabunPSK" w:hAnsi="TH SarabunPSK" w:cs="TH SarabunPSK" w:hint="cs"/>
                <w:spacing w:val="-12"/>
                <w:sz w:val="32"/>
                <w:szCs w:val="32"/>
                <w:cs/>
              </w:rPr>
              <w:t xml:space="preserve">       </w:t>
            </w:r>
            <w:r w:rsidRPr="0044263B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4</w:t>
            </w:r>
            <w:r w:rsidRPr="0044263B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. จังหวัดจัดกิจกรรม</w:t>
            </w:r>
            <w:r w:rsidRPr="0044263B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ประชุมเชิงปฏิบัติการสร้างรายได้จากกิจการอาหารปลอดภัย</w:t>
            </w:r>
            <w:r w:rsidRPr="0044263B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เชื่อมโยงกับกลไก</w:t>
            </w:r>
            <w:r w:rsidRPr="0044263B"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>ประชารัฐ</w:t>
            </w:r>
            <w:r>
              <w:rPr>
                <w:rFonts w:ascii="TH SarabunIT๙" w:hAnsi="TH SarabunIT๙" w:cs="TH SarabunIT๙" w:hint="cs"/>
                <w:spacing w:val="-10"/>
                <w:sz w:val="32"/>
                <w:szCs w:val="32"/>
                <w:cs/>
              </w:rPr>
              <w:t xml:space="preserve"> </w:t>
            </w:r>
            <w:r w:rsidRPr="006B213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โดยประสานภาคีเครือข่ายภาครัฐ เอกชน ภายใต้กลไก </w:t>
            </w:r>
            <w:proofErr w:type="spellStart"/>
            <w:r w:rsidRPr="006B213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คส</w:t>
            </w:r>
            <w:proofErr w:type="spellEnd"/>
            <w:r w:rsidRPr="006B213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ป. เช่น เกษตร สาธารณสุข และบริษัท ประชารัฐรักสามัคคีจังหวัด (วิสาหกิจเพื่อสังคม) จำกัด เชื่อมโยงผลผลิต</w:t>
            </w:r>
            <w:r w:rsidRPr="006B2135">
              <w:rPr>
                <w:rFonts w:ascii="TH SarabunPSK" w:hAnsi="TH SarabunPSK" w:cs="TH SarabunPSK" w:hint="cs"/>
                <w:sz w:val="32"/>
                <w:szCs w:val="32"/>
                <w:cs/>
              </w:rPr>
              <w:t>สู่โรงพยาบาล โรงเรียน โรงแรม ร้านอาหาร</w:t>
            </w:r>
            <w:r w:rsidRPr="006B213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6B2135">
              <w:rPr>
                <w:rFonts w:ascii="TH SarabunPSK" w:hAnsi="TH SarabunPSK" w:cs="TH SarabunPSK"/>
                <w:sz w:val="32"/>
                <w:szCs w:val="32"/>
                <w:cs/>
              </w:rPr>
              <w:t>(4 ร)</w:t>
            </w:r>
          </w:p>
          <w:p w:rsidR="0044263B" w:rsidRPr="006B2135" w:rsidRDefault="0044263B" w:rsidP="00465E0E">
            <w:pPr>
              <w:tabs>
                <w:tab w:val="left" w:pos="480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B213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</w:t>
            </w:r>
            <w:r w:rsidRPr="006B2135"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  <w:r w:rsidRPr="006B2135">
              <w:rPr>
                <w:rFonts w:ascii="TH SarabunPSK" w:hAnsi="TH SarabunPSK" w:cs="TH SarabunPSK"/>
                <w:sz w:val="32"/>
                <w:szCs w:val="32"/>
                <w:cs/>
              </w:rPr>
              <w:t>. สนับสนุนค่าใช้จ่ายในการ</w:t>
            </w:r>
            <w:r w:rsidRPr="006B213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พัฒนากลุ่มเป้าหมาย เพื่อสร้างความต่อเนื่อง ยั่งยืน ในการผลิตอาหารปลอดภัยสู่ตลาดโดยกลไกประชารัฐตั้งแต่ต้นทาง กลางทาง ปลายทาง กลุ่มเป้าหมาย 5 กระบวนการ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</w:t>
            </w:r>
            <w:r w:rsidRPr="006B213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1) การเข้าถึงปัจจัยการผลิต 2) การสร้างองค์ความรู้ 3) การตลาด 4) การสื่อสารสร้างการรับรู้เพื่อความยั่งยืน 5) การบริหารจัดการ </w:t>
            </w:r>
            <w:r w:rsidRPr="006B213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จำนวน 76 จังหวัด ๆ ละ </w:t>
            </w:r>
            <w:r w:rsidRPr="006B2135">
              <w:rPr>
                <w:rFonts w:ascii="TH SarabunPSK" w:hAnsi="TH SarabunPSK" w:cs="TH SarabunPSK" w:hint="cs"/>
                <w:sz w:val="32"/>
                <w:szCs w:val="32"/>
                <w:cs/>
              </w:rPr>
              <w:t>15,</w:t>
            </w:r>
            <w:r w:rsidRPr="006B213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000 บาท </w:t>
            </w:r>
            <w:r w:rsidRPr="006B2135">
              <w:rPr>
                <w:rFonts w:ascii="TH SarabunPSK" w:hAnsi="TH SarabunPSK" w:cs="TH SarabunPSK" w:hint="cs"/>
                <w:sz w:val="32"/>
                <w:szCs w:val="32"/>
                <w:cs/>
              </w:rPr>
              <w:t>ในการ</w:t>
            </w:r>
            <w:r w:rsidRPr="006B2135">
              <w:rPr>
                <w:rFonts w:ascii="TH SarabunPSK" w:hAnsi="TH SarabunPSK" w:cs="TH SarabunPSK"/>
                <w:sz w:val="32"/>
                <w:szCs w:val="32"/>
                <w:cs/>
              </w:rPr>
              <w:t>เตรียมความพร้อมและจับคู่ธุรกิจเพื่อให้เกิดการซื้อขาย</w:t>
            </w:r>
            <w:r w:rsidRPr="006B213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6B2135">
              <w:rPr>
                <w:rFonts w:ascii="TH SarabunPSK" w:hAnsi="TH SarabunPSK" w:cs="TH SarabunPSK"/>
                <w:sz w:val="32"/>
                <w:szCs w:val="32"/>
                <w:cs/>
              </w:rPr>
              <w:t>(กลุ่มเป้าหมายเน้นหนัก ปี 2562 จำนวน 836 กลุ่ม)</w:t>
            </w:r>
          </w:p>
          <w:p w:rsidR="0044263B" w:rsidRPr="006B2135" w:rsidRDefault="0044263B" w:rsidP="00465E0E">
            <w:pPr>
              <w:tabs>
                <w:tab w:val="left" w:pos="426"/>
                <w:tab w:val="left" w:pos="1701"/>
                <w:tab w:val="left" w:pos="2268"/>
              </w:tabs>
              <w:jc w:val="thaiDistribute"/>
              <w:rPr>
                <w:rFonts w:ascii="TH SarabunPSK" w:hAnsi="TH SarabunPSK" w:cs="TH SarabunPSK"/>
                <w:cs/>
              </w:rPr>
            </w:pPr>
            <w:r w:rsidRPr="006B2135">
              <w:rPr>
                <w:rFonts w:ascii="TH SarabunPSK" w:hAnsi="TH SarabunPSK" w:cs="TH SarabunPSK"/>
                <w:spacing w:val="-12"/>
                <w:sz w:val="32"/>
                <w:szCs w:val="32"/>
                <w:cs/>
              </w:rPr>
              <w:t xml:space="preserve">    </w:t>
            </w:r>
            <w:r w:rsidRPr="006B2135">
              <w:rPr>
                <w:rFonts w:ascii="TH SarabunPSK" w:hAnsi="TH SarabunPSK" w:cs="TH SarabunPSK" w:hint="cs"/>
                <w:spacing w:val="-12"/>
                <w:sz w:val="32"/>
                <w:szCs w:val="32"/>
                <w:cs/>
              </w:rPr>
              <w:t xml:space="preserve"> </w:t>
            </w:r>
            <w:r w:rsidRPr="006B2135">
              <w:rPr>
                <w:rFonts w:ascii="TH SarabunPSK" w:hAnsi="TH SarabunPSK" w:cs="TH SarabunPSK"/>
                <w:spacing w:val="-12"/>
                <w:sz w:val="32"/>
                <w:szCs w:val="32"/>
                <w:cs/>
              </w:rPr>
              <w:t xml:space="preserve">  </w:t>
            </w:r>
            <w:r w:rsidRPr="006B2135">
              <w:rPr>
                <w:rFonts w:ascii="TH SarabunPSK" w:hAnsi="TH SarabunPSK" w:cs="TH SarabunPSK" w:hint="cs"/>
                <w:spacing w:val="-12"/>
                <w:sz w:val="32"/>
                <w:szCs w:val="32"/>
                <w:cs/>
              </w:rPr>
              <w:t>6</w:t>
            </w:r>
            <w:r w:rsidRPr="006B2135">
              <w:rPr>
                <w:rFonts w:ascii="TH SarabunPSK" w:hAnsi="TH SarabunPSK" w:cs="TH SarabunPSK"/>
                <w:spacing w:val="-12"/>
                <w:sz w:val="32"/>
                <w:szCs w:val="32"/>
                <w:cs/>
              </w:rPr>
              <w:t>. จังหวัดจัดทำสรุปแนวทางการดำเนินกิจกรรม ผลการดำเนินงาน และติด</w:t>
            </w:r>
            <w:r>
              <w:rPr>
                <w:rFonts w:ascii="TH SarabunPSK" w:hAnsi="TH SarabunPSK" w:cs="TH SarabunPSK"/>
                <w:spacing w:val="-12"/>
                <w:sz w:val="32"/>
                <w:szCs w:val="32"/>
                <w:cs/>
              </w:rPr>
              <w:t xml:space="preserve">ตามประเมินผลเสนอ </w:t>
            </w:r>
            <w:proofErr w:type="spellStart"/>
            <w:r>
              <w:rPr>
                <w:rFonts w:ascii="TH SarabunPSK" w:hAnsi="TH SarabunPSK" w:cs="TH SarabunPSK"/>
                <w:spacing w:val="-12"/>
                <w:sz w:val="32"/>
                <w:szCs w:val="32"/>
                <w:cs/>
              </w:rPr>
              <w:t>คส</w:t>
            </w:r>
            <w:proofErr w:type="spellEnd"/>
            <w:r>
              <w:rPr>
                <w:rFonts w:ascii="TH SarabunPSK" w:hAnsi="TH SarabunPSK" w:cs="TH SarabunPSK"/>
                <w:spacing w:val="-12"/>
                <w:sz w:val="32"/>
                <w:szCs w:val="32"/>
                <w:cs/>
              </w:rPr>
              <w:t>ป. และรายงาน</w:t>
            </w:r>
            <w:r w:rsidRPr="006B2135">
              <w:rPr>
                <w:rFonts w:ascii="TH SarabunPSK" w:hAnsi="TH SarabunPSK" w:cs="TH SarabunPSK"/>
                <w:spacing w:val="-12"/>
                <w:sz w:val="32"/>
                <w:szCs w:val="32"/>
                <w:cs/>
              </w:rPr>
              <w:t xml:space="preserve">กรมการพัฒนาชุมชนทราบ </w:t>
            </w:r>
          </w:p>
          <w:p w:rsidR="0044263B" w:rsidRDefault="0044263B" w:rsidP="00465E0E">
            <w:pPr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  <w:r w:rsidRPr="0044263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หมายเหตุ</w:t>
            </w:r>
            <w:r w:rsidRPr="0044263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ภาคเหนือสนับสนุน</w:t>
            </w:r>
            <w:r w:rsidRPr="0044263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44263B">
              <w:rPr>
                <w:rFonts w:ascii="TH SarabunPSK" w:hAnsi="TH SarabunPSK" w:cs="TH SarabunPSK" w:hint="cs"/>
                <w:sz w:val="32"/>
                <w:szCs w:val="32"/>
                <w:cs/>
              </w:rPr>
              <w:t>เฉพาะกลุ่มเป้าหมาย การแปรรูป และการท่องเที่ยวโดยชุมชน เช่น ข้าวเพื่อ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:rsidR="0044263B" w:rsidRDefault="0044263B" w:rsidP="0044263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</w:t>
            </w:r>
            <w:r w:rsidRPr="0044263B">
              <w:rPr>
                <w:rFonts w:ascii="TH SarabunPSK" w:hAnsi="TH SarabunPSK" w:cs="TH SarabunPSK" w:hint="cs"/>
                <w:sz w:val="32"/>
                <w:szCs w:val="32"/>
                <w:cs/>
              </w:rPr>
              <w:t>สุขภาพ กาแฟ อาหารแปรรูป ฯลฯ เนื่องจากได้รับงบประมาณตามแผนงานบูรณาการพัฒนา</w:t>
            </w:r>
          </w:p>
          <w:p w:rsidR="0044263B" w:rsidRPr="006B2135" w:rsidRDefault="0044263B" w:rsidP="0044263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</w:t>
            </w:r>
            <w:r w:rsidRPr="0044263B">
              <w:rPr>
                <w:rFonts w:ascii="TH SarabunPSK" w:hAnsi="TH SarabunPSK" w:cs="TH SarabunPSK" w:hint="cs"/>
                <w:sz w:val="32"/>
                <w:szCs w:val="32"/>
                <w:cs/>
              </w:rPr>
              <w:t>พื้นที่ระดับภาคด้านการเกษตรแล้ว</w:t>
            </w:r>
          </w:p>
        </w:tc>
      </w:tr>
    </w:tbl>
    <w:p w:rsidR="0044263B" w:rsidRPr="0044263B" w:rsidRDefault="0044263B" w:rsidP="0044263B">
      <w:pPr>
        <w:spacing w:before="120"/>
        <w:rPr>
          <w:rFonts w:ascii="TH SarabunPSK" w:hAnsi="TH SarabunPSK" w:cs="TH SarabunPSK"/>
          <w:sz w:val="32"/>
          <w:szCs w:val="32"/>
        </w:rPr>
      </w:pPr>
    </w:p>
    <w:tbl>
      <w:tblPr>
        <w:tblpPr w:leftFromText="180" w:rightFromText="180" w:vertAnchor="text" w:horzAnchor="margin" w:tblpY="169"/>
        <w:tblW w:w="103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314"/>
      </w:tblGrid>
      <w:tr w:rsidR="0044263B" w:rsidRPr="006B2135" w:rsidTr="00465E0E">
        <w:trPr>
          <w:trHeight w:val="364"/>
        </w:trPr>
        <w:tc>
          <w:tcPr>
            <w:tcW w:w="10314" w:type="dxa"/>
          </w:tcPr>
          <w:p w:rsidR="0044263B" w:rsidRPr="006B2135" w:rsidRDefault="0044263B" w:rsidP="00465E0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B21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รายละเอียดการดำเนินกิจกรรม</w:t>
            </w:r>
          </w:p>
        </w:tc>
      </w:tr>
      <w:tr w:rsidR="0044263B" w:rsidRPr="006B2135" w:rsidTr="00465E0E">
        <w:trPr>
          <w:trHeight w:val="567"/>
        </w:trPr>
        <w:tc>
          <w:tcPr>
            <w:tcW w:w="10314" w:type="dxa"/>
          </w:tcPr>
          <w:p w:rsidR="0044263B" w:rsidRPr="0044263B" w:rsidRDefault="0044263B" w:rsidP="00465E0E">
            <w:pPr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  <w:r w:rsidRPr="0044263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กลุ่มเป้าหมาย  </w:t>
            </w:r>
            <w:r w:rsidRPr="0044263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รวมทั้งสิ้น 2,508 คน</w:t>
            </w:r>
            <w:r w:rsidRPr="0044263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44263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จังหวัดละ 33 คน  ประกอบด้วย </w:t>
            </w:r>
          </w:p>
          <w:p w:rsidR="0044263B" w:rsidRPr="0044263B" w:rsidRDefault="0044263B" w:rsidP="00465E0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4263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กลุ่มเป้าหมายจาก 3 กลุ่มงาน ได้แก่ เกษตร แปรรูป ท่องเที่ยวโดยชุมชน (กลุ่มเป้าหมายเน้นหนัก          </w:t>
            </w:r>
          </w:p>
          <w:p w:rsidR="0044263B" w:rsidRPr="0044263B" w:rsidRDefault="0044263B" w:rsidP="00465E0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4263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ปีงบประมาณ พ.ศ.2562) หรือกลุ่มเป้าหมายอื่น ๆ ที่มีศักยภาพ จำนวนจังหวัดละ 11 กลุ่มงาน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44263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ๆ ละ </w:t>
            </w:r>
          </w:p>
          <w:p w:rsidR="0044263B" w:rsidRPr="0044263B" w:rsidRDefault="0044263B" w:rsidP="00465E0E">
            <w:pPr>
              <w:spacing w:after="120"/>
              <w:rPr>
                <w:rFonts w:ascii="TH SarabunPSK" w:hAnsi="TH SarabunPSK" w:cs="TH SarabunPSK"/>
                <w:sz w:val="32"/>
                <w:szCs w:val="32"/>
              </w:rPr>
            </w:pPr>
            <w:r w:rsidRPr="0044263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3 คน รวมทั้งสิ้น 33 คน</w:t>
            </w:r>
          </w:p>
          <w:p w:rsidR="0044263B" w:rsidRPr="0044263B" w:rsidRDefault="0044263B" w:rsidP="00465E0E">
            <w:pPr>
              <w:tabs>
                <w:tab w:val="left" w:pos="1290"/>
              </w:tabs>
              <w:spacing w:after="120"/>
              <w:rPr>
                <w:rFonts w:ascii="TH SarabunPSK" w:hAnsi="TH SarabunPSK" w:cs="TH SarabunPSK"/>
                <w:sz w:val="32"/>
                <w:szCs w:val="32"/>
              </w:rPr>
            </w:pPr>
            <w:r w:rsidRPr="0044263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</w:t>
            </w:r>
            <w:r w:rsidRPr="0044263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r w:rsidRPr="0044263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44263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44263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จำนวน 7,752,000</w:t>
            </w:r>
            <w:r w:rsidRPr="0044263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44263B">
              <w:rPr>
                <w:rFonts w:ascii="TH SarabunPSK" w:hAnsi="TH SarabunPSK" w:cs="TH SarabunPSK" w:hint="cs"/>
                <w:sz w:val="32"/>
                <w:szCs w:val="32"/>
                <w:cs/>
              </w:rPr>
              <w:t>บาท</w:t>
            </w:r>
            <w:r w:rsidRPr="0044263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ตามทะเบียนจัดสรร</w:t>
            </w:r>
          </w:p>
          <w:p w:rsidR="0044263B" w:rsidRPr="0044263B" w:rsidRDefault="0044263B" w:rsidP="00465E0E">
            <w:pPr>
              <w:tabs>
                <w:tab w:val="left" w:pos="1290"/>
              </w:tabs>
              <w:spacing w:after="12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4263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หน่วยดำเนินงาน</w:t>
            </w:r>
            <w:r w:rsidRPr="0044263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Pr="0044263B"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สำนักงานพัฒนาชุมชนจังหวัด</w:t>
            </w:r>
          </w:p>
          <w:p w:rsidR="0044263B" w:rsidRPr="0044263B" w:rsidRDefault="0044263B" w:rsidP="00465E0E">
            <w:pPr>
              <w:spacing w:after="120"/>
              <w:rPr>
                <w:rFonts w:ascii="TH SarabunPSK" w:hAnsi="TH SarabunPSK" w:cs="TH SarabunPSK"/>
                <w:sz w:val="32"/>
                <w:szCs w:val="32"/>
              </w:rPr>
            </w:pPr>
            <w:r w:rsidRPr="0044263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พื้นที่ดำเนินการ</w:t>
            </w:r>
            <w:r w:rsidRPr="0044263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ab/>
            </w:r>
            <w:r w:rsidRPr="0044263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Pr="0044263B">
              <w:rPr>
                <w:rFonts w:ascii="TH SarabunPSK" w:hAnsi="TH SarabunPSK" w:cs="TH SarabunPSK" w:hint="cs"/>
                <w:sz w:val="32"/>
                <w:szCs w:val="32"/>
                <w:cs/>
              </w:rPr>
              <w:t>จังหวัด 76 จังหวัด</w:t>
            </w:r>
          </w:p>
          <w:p w:rsidR="0044263B" w:rsidRPr="0044263B" w:rsidRDefault="0044263B" w:rsidP="00465E0E">
            <w:pPr>
              <w:spacing w:after="12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4263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</w:t>
            </w:r>
            <w:r w:rsidRPr="0044263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ดำเนินการ</w:t>
            </w:r>
            <w:r w:rsidRPr="0044263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Pr="0044263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Pr="0044263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ดำเนินการไตรมาส 2 ( มกราคม </w:t>
            </w:r>
            <w:r w:rsidRPr="0044263B"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 w:rsidRPr="0044263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มีนาคม 2563)</w:t>
            </w:r>
            <w:r w:rsidRPr="0044263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44263B">
              <w:rPr>
                <w:rFonts w:ascii="TH SarabunPSK" w:hAnsi="TH SarabunPSK" w:cs="TH SarabunPSK" w:hint="cs"/>
                <w:sz w:val="32"/>
                <w:szCs w:val="32"/>
                <w:cs/>
              </w:rPr>
              <w:t>รุ่นละ 2 วัน</w:t>
            </w:r>
          </w:p>
          <w:p w:rsidR="0044263B" w:rsidRPr="0044263B" w:rsidRDefault="0044263B" w:rsidP="00465E0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4263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ผลที่คาดว่าจะได้รับ</w:t>
            </w:r>
            <w:r w:rsidRPr="0044263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r w:rsidRPr="0044263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กลุ่มเป้าหมายเน้นหนัก ปี 2562</w:t>
            </w:r>
            <w:r w:rsidRPr="0044263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44263B">
              <w:rPr>
                <w:rFonts w:ascii="TH SarabunPSK" w:hAnsi="TH SarabunPSK" w:cs="TH SarabunPSK" w:hint="cs"/>
                <w:sz w:val="32"/>
                <w:szCs w:val="32"/>
                <w:cs/>
              </w:rPr>
              <w:t>จาก 3 กลุ่มงาน (เกษตร แปรรูป ท่องเที่ยวโดยชุมชน)</w:t>
            </w:r>
          </w:p>
          <w:p w:rsidR="0044263B" w:rsidRPr="0044263B" w:rsidRDefault="0044263B" w:rsidP="00465E0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4263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  ได้รับการพัฒนา ต่อยอด ขยายผล การพัฒนาเศรษฐกิจฐานราก เชื่อมโยงผลผลิตของชุมชนสู่</w:t>
            </w:r>
          </w:p>
          <w:p w:rsidR="0044263B" w:rsidRPr="0044263B" w:rsidRDefault="0044263B" w:rsidP="00465E0E">
            <w:pPr>
              <w:spacing w:after="120"/>
              <w:rPr>
                <w:rFonts w:ascii="TH SarabunPSK" w:hAnsi="TH SarabunPSK" w:cs="TH SarabunPSK"/>
                <w:sz w:val="32"/>
                <w:szCs w:val="32"/>
              </w:rPr>
            </w:pPr>
            <w:r w:rsidRPr="0044263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  โรงพยาบาลอาหารปลอดภัย (โรงพยาบาล โรงเรียน โรงแรม ร้านอาหาร)</w:t>
            </w:r>
            <w:r w:rsidRPr="0044263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44263B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และมีรายได้เพิ่มขึ้น</w:t>
            </w:r>
          </w:p>
          <w:p w:rsidR="0044263B" w:rsidRPr="0044263B" w:rsidRDefault="0044263B" w:rsidP="00465E0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4263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ตัวชี้วัดกิจกรรม</w:t>
            </w:r>
            <w:r w:rsidRPr="0044263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</w:t>
            </w:r>
            <w:r w:rsidRPr="0044263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กลุ่มเป้าหมาย 836 กลุ่ม มีรายได้จากการจำหน่ายสินค้าชุมชนเพิ่มขึ้นร้อยละ 10</w:t>
            </w:r>
          </w:p>
          <w:p w:rsidR="0044263B" w:rsidRPr="0044263B" w:rsidRDefault="0044263B" w:rsidP="00465E0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4263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  (กลุ่มเป้าหมายเน้นหนัก ปี 2562) จำนวน 836 กลุ่มงาน ๆ ละ 3 คน รวมทั้งสิ้น 2,508 คน </w:t>
            </w:r>
          </w:p>
          <w:p w:rsidR="0044263B" w:rsidRPr="0044263B" w:rsidRDefault="0044263B" w:rsidP="00465E0E">
            <w:pPr>
              <w:tabs>
                <w:tab w:val="left" w:pos="2025"/>
              </w:tabs>
              <w:spacing w:after="120"/>
              <w:rPr>
                <w:rFonts w:ascii="TH SarabunPSK" w:hAnsi="TH SarabunPSK" w:cs="TH SarabunPSK"/>
                <w:sz w:val="32"/>
                <w:szCs w:val="32"/>
              </w:rPr>
            </w:pPr>
            <w:r w:rsidRPr="0044263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  จังหวัดละ 11 กลุ่มงานๆ ละ 3 คน  </w:t>
            </w:r>
          </w:p>
          <w:p w:rsidR="0044263B" w:rsidRPr="0044263B" w:rsidRDefault="0044263B" w:rsidP="00465E0E">
            <w:pPr>
              <w:spacing w:after="12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4263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หน่วยงานที่รับผิดชอบ </w:t>
            </w:r>
            <w:r w:rsidRPr="0044263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Pr="0044263B"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สำนักเสริมสร้างความเข้มแข็งชุมชน</w:t>
            </w:r>
          </w:p>
          <w:p w:rsidR="0044263B" w:rsidRPr="0044263B" w:rsidRDefault="0044263B" w:rsidP="00465E0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4263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เจ้าหน้าที่ผู้รับผิดชอบ</w:t>
            </w:r>
            <w:r w:rsidRPr="0044263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1. นายประพันธ์ </w:t>
            </w:r>
            <w:proofErr w:type="spellStart"/>
            <w:r w:rsidRPr="0044263B">
              <w:rPr>
                <w:rFonts w:ascii="TH SarabunPSK" w:hAnsi="TH SarabunPSK" w:cs="TH SarabunPSK" w:hint="cs"/>
                <w:sz w:val="32"/>
                <w:szCs w:val="32"/>
                <w:cs/>
              </w:rPr>
              <w:t>วรร</w:t>
            </w:r>
            <w:proofErr w:type="spellEnd"/>
            <w:r w:rsidRPr="0044263B">
              <w:rPr>
                <w:rFonts w:ascii="TH SarabunPSK" w:hAnsi="TH SarabunPSK" w:cs="TH SarabunPSK" w:hint="cs"/>
                <w:sz w:val="32"/>
                <w:szCs w:val="32"/>
                <w:cs/>
              </w:rPr>
              <w:t>ณบวร ผู้อำนวยการกลุ่มงานพัฒนาเศรษฐกิจฐานรากและประชารัฐ</w:t>
            </w:r>
          </w:p>
          <w:p w:rsidR="0044263B" w:rsidRPr="0044263B" w:rsidRDefault="0044263B" w:rsidP="00465E0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4263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    โทรศัพท์ 08 9921 6698 </w:t>
            </w:r>
            <w:r w:rsidRPr="0044263B">
              <w:rPr>
                <w:rFonts w:ascii="TH SarabunPSK" w:hAnsi="TH SarabunPSK" w:cs="TH SarabunPSK"/>
                <w:sz w:val="32"/>
                <w:szCs w:val="32"/>
              </w:rPr>
              <w:t>, 02 141 6106</w:t>
            </w:r>
          </w:p>
          <w:p w:rsidR="0044263B" w:rsidRPr="0044263B" w:rsidRDefault="0044263B" w:rsidP="00465E0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4263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    2. นางสุภา  พรหมชูแก้ว  นักวิชาการพัฒนาชุมชนชำนาญการ </w:t>
            </w:r>
          </w:p>
          <w:p w:rsidR="0044263B" w:rsidRPr="0044263B" w:rsidRDefault="0044263B" w:rsidP="00465E0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4263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    โทรศัพท์ 08 1996 0130 , 0 2141 6106</w:t>
            </w:r>
          </w:p>
          <w:p w:rsidR="0044263B" w:rsidRPr="0044263B" w:rsidRDefault="0044263B" w:rsidP="00465E0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</w:tbl>
    <w:p w:rsidR="0044263B" w:rsidRPr="006B2135" w:rsidRDefault="0044263B" w:rsidP="0044263B">
      <w:pPr>
        <w:rPr>
          <w:rFonts w:ascii="TH SarabunPSK" w:hAnsi="TH SarabunPSK" w:cs="TH SarabunPSK"/>
          <w:b/>
          <w:bCs/>
          <w:sz w:val="32"/>
          <w:szCs w:val="32"/>
          <w:cs/>
        </w:rPr>
      </w:pPr>
    </w:p>
    <w:p w:rsidR="0063119B" w:rsidRPr="005635D2" w:rsidRDefault="0063119B" w:rsidP="002C093C">
      <w:pPr>
        <w:ind w:right="-24"/>
        <w:rPr>
          <w:rFonts w:ascii="TH SarabunPSK" w:hAnsi="TH SarabunPSK" w:cs="TH SarabunPSK"/>
          <w:b/>
          <w:bCs/>
          <w:sz w:val="32"/>
          <w:szCs w:val="32"/>
        </w:rPr>
      </w:pPr>
    </w:p>
    <w:sectPr w:rsidR="0063119B" w:rsidRPr="005635D2" w:rsidSect="004D3B80">
      <w:headerReference w:type="default" r:id="rId8"/>
      <w:headerReference w:type="first" r:id="rId9"/>
      <w:pgSz w:w="11907" w:h="16839" w:code="9"/>
      <w:pgMar w:top="1440" w:right="1440" w:bottom="1440" w:left="1440" w:header="426" w:footer="720" w:gutter="0"/>
      <w:pgNumType w:start="56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57F6E" w:rsidRDefault="00C57F6E" w:rsidP="00A25F94">
      <w:r>
        <w:separator/>
      </w:r>
    </w:p>
  </w:endnote>
  <w:endnote w:type="continuationSeparator" w:id="0">
    <w:p w:rsidR="00C57F6E" w:rsidRDefault="00C57F6E" w:rsidP="00A25F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57F6E" w:rsidRDefault="00C57F6E" w:rsidP="00A25F94">
      <w:r>
        <w:separator/>
      </w:r>
    </w:p>
  </w:footnote>
  <w:footnote w:type="continuationSeparator" w:id="0">
    <w:p w:rsidR="00C57F6E" w:rsidRDefault="00C57F6E" w:rsidP="00A25F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88730695"/>
      <w:docPartObj>
        <w:docPartGallery w:val="Page Numbers (Top of Page)"/>
        <w:docPartUnique/>
      </w:docPartObj>
    </w:sdtPr>
    <w:sdtContent>
      <w:p w:rsidR="004D3B80" w:rsidRDefault="004D3B80">
        <w:pPr>
          <w:pStyle w:val="Header"/>
          <w:jc w:val="right"/>
        </w:pPr>
        <w:r>
          <w:fldChar w:fldCharType="begin"/>
        </w:r>
        <w:r>
          <w:instrText xml:space="preserve"> PAGE   \</w:instrText>
        </w:r>
        <w:r>
          <w:rPr>
            <w:cs/>
            <w:lang w:bidi="th-TH"/>
          </w:rPr>
          <w:instrText xml:space="preserve">* </w:instrText>
        </w:r>
        <w:r>
          <w:instrText xml:space="preserve">MERGEFORMAT </w:instrText>
        </w:r>
        <w:r>
          <w:fldChar w:fldCharType="separate"/>
        </w:r>
        <w:r>
          <w:rPr>
            <w:noProof/>
          </w:rPr>
          <w:t>72</w:t>
        </w:r>
        <w:r>
          <w:rPr>
            <w:noProof/>
          </w:rPr>
          <w:fldChar w:fldCharType="end"/>
        </w:r>
      </w:p>
    </w:sdtContent>
  </w:sdt>
  <w:p w:rsidR="004D3B80" w:rsidRDefault="004D3B8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62807858"/>
      <w:docPartObj>
        <w:docPartGallery w:val="Page Numbers (Top of Page)"/>
        <w:docPartUnique/>
      </w:docPartObj>
    </w:sdtPr>
    <w:sdtContent>
      <w:p w:rsidR="004D3B80" w:rsidRDefault="004D3B80">
        <w:pPr>
          <w:pStyle w:val="Header"/>
          <w:jc w:val="right"/>
        </w:pPr>
        <w:r>
          <w:fldChar w:fldCharType="begin"/>
        </w:r>
        <w:r>
          <w:instrText xml:space="preserve"> PAGE   \</w:instrText>
        </w:r>
        <w:r>
          <w:rPr>
            <w:cs/>
            <w:lang w:bidi="th-TH"/>
          </w:rPr>
          <w:instrText xml:space="preserve">* </w:instrText>
        </w:r>
        <w:r>
          <w:instrText xml:space="preserve">MERGEFORMAT </w:instrText>
        </w:r>
        <w:r>
          <w:fldChar w:fldCharType="separate"/>
        </w:r>
        <w:r>
          <w:rPr>
            <w:noProof/>
          </w:rPr>
          <w:t>56</w:t>
        </w:r>
        <w:r>
          <w:rPr>
            <w:noProof/>
          </w:rPr>
          <w:fldChar w:fldCharType="end"/>
        </w:r>
      </w:p>
    </w:sdtContent>
  </w:sdt>
  <w:p w:rsidR="004D3B80" w:rsidRDefault="004D3B8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6" type="#_x0000_t75" style="width:11.05pt;height:11.05pt" o:bullet="t">
        <v:imagedata r:id="rId1" o:title="mso9BE"/>
      </v:shape>
    </w:pict>
  </w:numPicBullet>
  <w:abstractNum w:abstractNumId="0" w15:restartNumberingAfterBreak="0">
    <w:nsid w:val="0C06773F"/>
    <w:multiLevelType w:val="hybridMultilevel"/>
    <w:tmpl w:val="F9584D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F13026"/>
    <w:multiLevelType w:val="hybridMultilevel"/>
    <w:tmpl w:val="01CADEBE"/>
    <w:lvl w:ilvl="0" w:tplc="BCC68BA0"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0D2E9A"/>
    <w:multiLevelType w:val="hybridMultilevel"/>
    <w:tmpl w:val="A6FA7554"/>
    <w:lvl w:ilvl="0" w:tplc="662E4A74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75" w:hanging="360"/>
      </w:pPr>
    </w:lvl>
    <w:lvl w:ilvl="2" w:tplc="0409001B" w:tentative="1">
      <w:start w:val="1"/>
      <w:numFmt w:val="lowerRoman"/>
      <w:lvlText w:val="%3."/>
      <w:lvlJc w:val="right"/>
      <w:pPr>
        <w:ind w:left="2295" w:hanging="180"/>
      </w:pPr>
    </w:lvl>
    <w:lvl w:ilvl="3" w:tplc="0409000F" w:tentative="1">
      <w:start w:val="1"/>
      <w:numFmt w:val="decimal"/>
      <w:lvlText w:val="%4."/>
      <w:lvlJc w:val="left"/>
      <w:pPr>
        <w:ind w:left="3015" w:hanging="360"/>
      </w:pPr>
    </w:lvl>
    <w:lvl w:ilvl="4" w:tplc="04090019" w:tentative="1">
      <w:start w:val="1"/>
      <w:numFmt w:val="lowerLetter"/>
      <w:lvlText w:val="%5."/>
      <w:lvlJc w:val="left"/>
      <w:pPr>
        <w:ind w:left="3735" w:hanging="360"/>
      </w:pPr>
    </w:lvl>
    <w:lvl w:ilvl="5" w:tplc="0409001B" w:tentative="1">
      <w:start w:val="1"/>
      <w:numFmt w:val="lowerRoman"/>
      <w:lvlText w:val="%6."/>
      <w:lvlJc w:val="right"/>
      <w:pPr>
        <w:ind w:left="4455" w:hanging="180"/>
      </w:pPr>
    </w:lvl>
    <w:lvl w:ilvl="6" w:tplc="0409000F" w:tentative="1">
      <w:start w:val="1"/>
      <w:numFmt w:val="decimal"/>
      <w:lvlText w:val="%7."/>
      <w:lvlJc w:val="left"/>
      <w:pPr>
        <w:ind w:left="5175" w:hanging="360"/>
      </w:pPr>
    </w:lvl>
    <w:lvl w:ilvl="7" w:tplc="04090019" w:tentative="1">
      <w:start w:val="1"/>
      <w:numFmt w:val="lowerLetter"/>
      <w:lvlText w:val="%8."/>
      <w:lvlJc w:val="left"/>
      <w:pPr>
        <w:ind w:left="5895" w:hanging="360"/>
      </w:pPr>
    </w:lvl>
    <w:lvl w:ilvl="8" w:tplc="040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3" w15:restartNumberingAfterBreak="0">
    <w:nsid w:val="168B01E6"/>
    <w:multiLevelType w:val="multilevel"/>
    <w:tmpl w:val="E2A2FE8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174852B8"/>
    <w:multiLevelType w:val="hybridMultilevel"/>
    <w:tmpl w:val="EF3EBA16"/>
    <w:lvl w:ilvl="0" w:tplc="9C980506">
      <w:start w:val="1"/>
      <w:numFmt w:val="decimal"/>
      <w:lvlText w:val="%1."/>
      <w:lvlJc w:val="left"/>
      <w:pPr>
        <w:ind w:left="912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632" w:hanging="360"/>
      </w:pPr>
    </w:lvl>
    <w:lvl w:ilvl="2" w:tplc="0409001B" w:tentative="1">
      <w:start w:val="1"/>
      <w:numFmt w:val="lowerRoman"/>
      <w:lvlText w:val="%3."/>
      <w:lvlJc w:val="right"/>
      <w:pPr>
        <w:ind w:left="2352" w:hanging="180"/>
      </w:pPr>
    </w:lvl>
    <w:lvl w:ilvl="3" w:tplc="0409000F" w:tentative="1">
      <w:start w:val="1"/>
      <w:numFmt w:val="decimal"/>
      <w:lvlText w:val="%4."/>
      <w:lvlJc w:val="left"/>
      <w:pPr>
        <w:ind w:left="3072" w:hanging="360"/>
      </w:pPr>
    </w:lvl>
    <w:lvl w:ilvl="4" w:tplc="04090019" w:tentative="1">
      <w:start w:val="1"/>
      <w:numFmt w:val="lowerLetter"/>
      <w:lvlText w:val="%5."/>
      <w:lvlJc w:val="left"/>
      <w:pPr>
        <w:ind w:left="3792" w:hanging="360"/>
      </w:pPr>
    </w:lvl>
    <w:lvl w:ilvl="5" w:tplc="0409001B" w:tentative="1">
      <w:start w:val="1"/>
      <w:numFmt w:val="lowerRoman"/>
      <w:lvlText w:val="%6."/>
      <w:lvlJc w:val="right"/>
      <w:pPr>
        <w:ind w:left="4512" w:hanging="180"/>
      </w:pPr>
    </w:lvl>
    <w:lvl w:ilvl="6" w:tplc="0409000F" w:tentative="1">
      <w:start w:val="1"/>
      <w:numFmt w:val="decimal"/>
      <w:lvlText w:val="%7."/>
      <w:lvlJc w:val="left"/>
      <w:pPr>
        <w:ind w:left="5232" w:hanging="360"/>
      </w:pPr>
    </w:lvl>
    <w:lvl w:ilvl="7" w:tplc="04090019" w:tentative="1">
      <w:start w:val="1"/>
      <w:numFmt w:val="lowerLetter"/>
      <w:lvlText w:val="%8."/>
      <w:lvlJc w:val="left"/>
      <w:pPr>
        <w:ind w:left="5952" w:hanging="360"/>
      </w:pPr>
    </w:lvl>
    <w:lvl w:ilvl="8" w:tplc="0409001B" w:tentative="1">
      <w:start w:val="1"/>
      <w:numFmt w:val="lowerRoman"/>
      <w:lvlText w:val="%9."/>
      <w:lvlJc w:val="right"/>
      <w:pPr>
        <w:ind w:left="6672" w:hanging="180"/>
      </w:pPr>
    </w:lvl>
  </w:abstractNum>
  <w:abstractNum w:abstractNumId="5" w15:restartNumberingAfterBreak="0">
    <w:nsid w:val="1A9C790B"/>
    <w:multiLevelType w:val="multilevel"/>
    <w:tmpl w:val="E2A2FE8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6" w15:restartNumberingAfterBreak="0">
    <w:nsid w:val="1EA67158"/>
    <w:multiLevelType w:val="hybridMultilevel"/>
    <w:tmpl w:val="3B7A3864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793309"/>
    <w:multiLevelType w:val="hybridMultilevel"/>
    <w:tmpl w:val="2FA42D7C"/>
    <w:lvl w:ilvl="0" w:tplc="57F0FBF2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8" w15:restartNumberingAfterBreak="0">
    <w:nsid w:val="230E0F18"/>
    <w:multiLevelType w:val="hybridMultilevel"/>
    <w:tmpl w:val="2848C1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D8649D"/>
    <w:multiLevelType w:val="hybridMultilevel"/>
    <w:tmpl w:val="A686E03C"/>
    <w:lvl w:ilvl="0" w:tplc="D984447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D924EB12">
      <w:numFmt w:val="bullet"/>
      <w:lvlText w:val="-"/>
      <w:lvlJc w:val="left"/>
      <w:pPr>
        <w:ind w:left="1440" w:hanging="360"/>
      </w:pPr>
      <w:rPr>
        <w:rFonts w:ascii="TH SarabunPSK" w:eastAsia="Times New Roman" w:hAnsi="TH SarabunPSK" w:cs="TH SarabunPSK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1B462E"/>
    <w:multiLevelType w:val="hybridMultilevel"/>
    <w:tmpl w:val="0FD6D7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604E4A"/>
    <w:multiLevelType w:val="hybridMultilevel"/>
    <w:tmpl w:val="B01000DC"/>
    <w:lvl w:ilvl="0" w:tplc="6E16CE3A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BE140F"/>
    <w:multiLevelType w:val="multilevel"/>
    <w:tmpl w:val="C91E2B82"/>
    <w:lvl w:ilvl="0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200" w:hanging="52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695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995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2655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2955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3615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3915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4575" w:hanging="1800"/>
      </w:pPr>
      <w:rPr>
        <w:rFonts w:hint="default"/>
        <w:b/>
      </w:rPr>
    </w:lvl>
  </w:abstractNum>
  <w:abstractNum w:abstractNumId="13" w15:restartNumberingAfterBreak="0">
    <w:nsid w:val="33B1434C"/>
    <w:multiLevelType w:val="hybridMultilevel"/>
    <w:tmpl w:val="1F7AEB96"/>
    <w:lvl w:ilvl="0" w:tplc="94BEE9B6">
      <w:start w:val="1"/>
      <w:numFmt w:val="bullet"/>
      <w:lvlText w:val="−"/>
      <w:lvlJc w:val="left"/>
      <w:pPr>
        <w:ind w:left="720" w:hanging="360"/>
      </w:pPr>
      <w:rPr>
        <w:rFonts w:ascii="TH SarabunPSK" w:hAnsi="TH SarabunPSK"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D14593"/>
    <w:multiLevelType w:val="hybridMultilevel"/>
    <w:tmpl w:val="9BF444C2"/>
    <w:lvl w:ilvl="0" w:tplc="E99A6142">
      <w:start w:val="4"/>
      <w:numFmt w:val="decimal"/>
      <w:lvlText w:val="%1."/>
      <w:lvlJc w:val="left"/>
      <w:pPr>
        <w:ind w:left="10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15" w:hanging="360"/>
      </w:pPr>
    </w:lvl>
    <w:lvl w:ilvl="2" w:tplc="0409001B" w:tentative="1">
      <w:start w:val="1"/>
      <w:numFmt w:val="lowerRoman"/>
      <w:lvlText w:val="%3."/>
      <w:lvlJc w:val="right"/>
      <w:pPr>
        <w:ind w:left="2535" w:hanging="180"/>
      </w:pPr>
    </w:lvl>
    <w:lvl w:ilvl="3" w:tplc="0409000F" w:tentative="1">
      <w:start w:val="1"/>
      <w:numFmt w:val="decimal"/>
      <w:lvlText w:val="%4."/>
      <w:lvlJc w:val="left"/>
      <w:pPr>
        <w:ind w:left="3255" w:hanging="360"/>
      </w:pPr>
    </w:lvl>
    <w:lvl w:ilvl="4" w:tplc="04090019" w:tentative="1">
      <w:start w:val="1"/>
      <w:numFmt w:val="lowerLetter"/>
      <w:lvlText w:val="%5."/>
      <w:lvlJc w:val="left"/>
      <w:pPr>
        <w:ind w:left="3975" w:hanging="360"/>
      </w:pPr>
    </w:lvl>
    <w:lvl w:ilvl="5" w:tplc="0409001B" w:tentative="1">
      <w:start w:val="1"/>
      <w:numFmt w:val="lowerRoman"/>
      <w:lvlText w:val="%6."/>
      <w:lvlJc w:val="right"/>
      <w:pPr>
        <w:ind w:left="4695" w:hanging="180"/>
      </w:pPr>
    </w:lvl>
    <w:lvl w:ilvl="6" w:tplc="0409000F" w:tentative="1">
      <w:start w:val="1"/>
      <w:numFmt w:val="decimal"/>
      <w:lvlText w:val="%7."/>
      <w:lvlJc w:val="left"/>
      <w:pPr>
        <w:ind w:left="5415" w:hanging="360"/>
      </w:pPr>
    </w:lvl>
    <w:lvl w:ilvl="7" w:tplc="04090019" w:tentative="1">
      <w:start w:val="1"/>
      <w:numFmt w:val="lowerLetter"/>
      <w:lvlText w:val="%8."/>
      <w:lvlJc w:val="left"/>
      <w:pPr>
        <w:ind w:left="6135" w:hanging="360"/>
      </w:pPr>
    </w:lvl>
    <w:lvl w:ilvl="8" w:tplc="0409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15" w15:restartNumberingAfterBreak="0">
    <w:nsid w:val="47EC68C4"/>
    <w:multiLevelType w:val="hybridMultilevel"/>
    <w:tmpl w:val="F9584D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97F52DB"/>
    <w:multiLevelType w:val="hybridMultilevel"/>
    <w:tmpl w:val="CCDA7D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9A74709"/>
    <w:multiLevelType w:val="hybridMultilevel"/>
    <w:tmpl w:val="BF721CDE"/>
    <w:lvl w:ilvl="0" w:tplc="436272DE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8" w15:restartNumberingAfterBreak="0">
    <w:nsid w:val="4CE838A3"/>
    <w:multiLevelType w:val="hybridMultilevel"/>
    <w:tmpl w:val="F0824238"/>
    <w:lvl w:ilvl="0" w:tplc="63DA2DD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7E671C"/>
    <w:multiLevelType w:val="hybridMultilevel"/>
    <w:tmpl w:val="09B6F47E"/>
    <w:lvl w:ilvl="0" w:tplc="F34E81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40341D5"/>
    <w:multiLevelType w:val="hybridMultilevel"/>
    <w:tmpl w:val="2848C1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76719B"/>
    <w:multiLevelType w:val="hybridMultilevel"/>
    <w:tmpl w:val="0B9CC1BE"/>
    <w:lvl w:ilvl="0" w:tplc="A576480A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75" w:hanging="360"/>
      </w:pPr>
    </w:lvl>
    <w:lvl w:ilvl="2" w:tplc="0409001B" w:tentative="1">
      <w:start w:val="1"/>
      <w:numFmt w:val="lowerRoman"/>
      <w:lvlText w:val="%3."/>
      <w:lvlJc w:val="right"/>
      <w:pPr>
        <w:ind w:left="2295" w:hanging="180"/>
      </w:pPr>
    </w:lvl>
    <w:lvl w:ilvl="3" w:tplc="0409000F" w:tentative="1">
      <w:start w:val="1"/>
      <w:numFmt w:val="decimal"/>
      <w:lvlText w:val="%4."/>
      <w:lvlJc w:val="left"/>
      <w:pPr>
        <w:ind w:left="3015" w:hanging="360"/>
      </w:pPr>
    </w:lvl>
    <w:lvl w:ilvl="4" w:tplc="04090019" w:tentative="1">
      <w:start w:val="1"/>
      <w:numFmt w:val="lowerLetter"/>
      <w:lvlText w:val="%5."/>
      <w:lvlJc w:val="left"/>
      <w:pPr>
        <w:ind w:left="3735" w:hanging="360"/>
      </w:pPr>
    </w:lvl>
    <w:lvl w:ilvl="5" w:tplc="0409001B" w:tentative="1">
      <w:start w:val="1"/>
      <w:numFmt w:val="lowerRoman"/>
      <w:lvlText w:val="%6."/>
      <w:lvlJc w:val="right"/>
      <w:pPr>
        <w:ind w:left="4455" w:hanging="180"/>
      </w:pPr>
    </w:lvl>
    <w:lvl w:ilvl="6" w:tplc="0409000F" w:tentative="1">
      <w:start w:val="1"/>
      <w:numFmt w:val="decimal"/>
      <w:lvlText w:val="%7."/>
      <w:lvlJc w:val="left"/>
      <w:pPr>
        <w:ind w:left="5175" w:hanging="360"/>
      </w:pPr>
    </w:lvl>
    <w:lvl w:ilvl="7" w:tplc="04090019" w:tentative="1">
      <w:start w:val="1"/>
      <w:numFmt w:val="lowerLetter"/>
      <w:lvlText w:val="%8."/>
      <w:lvlJc w:val="left"/>
      <w:pPr>
        <w:ind w:left="5895" w:hanging="360"/>
      </w:pPr>
    </w:lvl>
    <w:lvl w:ilvl="8" w:tplc="040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22" w15:restartNumberingAfterBreak="0">
    <w:nsid w:val="5B91160F"/>
    <w:multiLevelType w:val="hybridMultilevel"/>
    <w:tmpl w:val="D1426A36"/>
    <w:lvl w:ilvl="0" w:tplc="4EA0A33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A230F9"/>
    <w:multiLevelType w:val="hybridMultilevel"/>
    <w:tmpl w:val="EF3EBA16"/>
    <w:lvl w:ilvl="0" w:tplc="9C980506">
      <w:start w:val="1"/>
      <w:numFmt w:val="decimal"/>
      <w:lvlText w:val="%1."/>
      <w:lvlJc w:val="left"/>
      <w:pPr>
        <w:ind w:left="912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632" w:hanging="360"/>
      </w:pPr>
    </w:lvl>
    <w:lvl w:ilvl="2" w:tplc="0409001B" w:tentative="1">
      <w:start w:val="1"/>
      <w:numFmt w:val="lowerRoman"/>
      <w:lvlText w:val="%3."/>
      <w:lvlJc w:val="right"/>
      <w:pPr>
        <w:ind w:left="2352" w:hanging="180"/>
      </w:pPr>
    </w:lvl>
    <w:lvl w:ilvl="3" w:tplc="0409000F" w:tentative="1">
      <w:start w:val="1"/>
      <w:numFmt w:val="decimal"/>
      <w:lvlText w:val="%4."/>
      <w:lvlJc w:val="left"/>
      <w:pPr>
        <w:ind w:left="3072" w:hanging="360"/>
      </w:pPr>
    </w:lvl>
    <w:lvl w:ilvl="4" w:tplc="04090019" w:tentative="1">
      <w:start w:val="1"/>
      <w:numFmt w:val="lowerLetter"/>
      <w:lvlText w:val="%5."/>
      <w:lvlJc w:val="left"/>
      <w:pPr>
        <w:ind w:left="3792" w:hanging="360"/>
      </w:pPr>
    </w:lvl>
    <w:lvl w:ilvl="5" w:tplc="0409001B" w:tentative="1">
      <w:start w:val="1"/>
      <w:numFmt w:val="lowerRoman"/>
      <w:lvlText w:val="%6."/>
      <w:lvlJc w:val="right"/>
      <w:pPr>
        <w:ind w:left="4512" w:hanging="180"/>
      </w:pPr>
    </w:lvl>
    <w:lvl w:ilvl="6" w:tplc="0409000F" w:tentative="1">
      <w:start w:val="1"/>
      <w:numFmt w:val="decimal"/>
      <w:lvlText w:val="%7."/>
      <w:lvlJc w:val="left"/>
      <w:pPr>
        <w:ind w:left="5232" w:hanging="360"/>
      </w:pPr>
    </w:lvl>
    <w:lvl w:ilvl="7" w:tplc="04090019" w:tentative="1">
      <w:start w:val="1"/>
      <w:numFmt w:val="lowerLetter"/>
      <w:lvlText w:val="%8."/>
      <w:lvlJc w:val="left"/>
      <w:pPr>
        <w:ind w:left="5952" w:hanging="360"/>
      </w:pPr>
    </w:lvl>
    <w:lvl w:ilvl="8" w:tplc="0409001B" w:tentative="1">
      <w:start w:val="1"/>
      <w:numFmt w:val="lowerRoman"/>
      <w:lvlText w:val="%9."/>
      <w:lvlJc w:val="right"/>
      <w:pPr>
        <w:ind w:left="6672" w:hanging="180"/>
      </w:pPr>
    </w:lvl>
  </w:abstractNum>
  <w:abstractNum w:abstractNumId="24" w15:restartNumberingAfterBreak="0">
    <w:nsid w:val="5ED73356"/>
    <w:multiLevelType w:val="hybridMultilevel"/>
    <w:tmpl w:val="E1982C72"/>
    <w:lvl w:ilvl="0" w:tplc="6C66F454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31F718F"/>
    <w:multiLevelType w:val="hybridMultilevel"/>
    <w:tmpl w:val="2FA42D7C"/>
    <w:lvl w:ilvl="0" w:tplc="57F0FBF2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6" w15:restartNumberingAfterBreak="0">
    <w:nsid w:val="65D61410"/>
    <w:multiLevelType w:val="hybridMultilevel"/>
    <w:tmpl w:val="51CED0CC"/>
    <w:lvl w:ilvl="0" w:tplc="86AE6190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2" w:hanging="360"/>
      </w:pPr>
    </w:lvl>
    <w:lvl w:ilvl="2" w:tplc="0409001B" w:tentative="1">
      <w:start w:val="1"/>
      <w:numFmt w:val="lowerRoman"/>
      <w:lvlText w:val="%3."/>
      <w:lvlJc w:val="right"/>
      <w:pPr>
        <w:ind w:left="1872" w:hanging="180"/>
      </w:pPr>
    </w:lvl>
    <w:lvl w:ilvl="3" w:tplc="0409000F" w:tentative="1">
      <w:start w:val="1"/>
      <w:numFmt w:val="decimal"/>
      <w:lvlText w:val="%4."/>
      <w:lvlJc w:val="left"/>
      <w:pPr>
        <w:ind w:left="2592" w:hanging="360"/>
      </w:pPr>
    </w:lvl>
    <w:lvl w:ilvl="4" w:tplc="04090019" w:tentative="1">
      <w:start w:val="1"/>
      <w:numFmt w:val="lowerLetter"/>
      <w:lvlText w:val="%5."/>
      <w:lvlJc w:val="left"/>
      <w:pPr>
        <w:ind w:left="3312" w:hanging="360"/>
      </w:pPr>
    </w:lvl>
    <w:lvl w:ilvl="5" w:tplc="0409001B" w:tentative="1">
      <w:start w:val="1"/>
      <w:numFmt w:val="lowerRoman"/>
      <w:lvlText w:val="%6."/>
      <w:lvlJc w:val="right"/>
      <w:pPr>
        <w:ind w:left="4032" w:hanging="180"/>
      </w:pPr>
    </w:lvl>
    <w:lvl w:ilvl="6" w:tplc="0409000F" w:tentative="1">
      <w:start w:val="1"/>
      <w:numFmt w:val="decimal"/>
      <w:lvlText w:val="%7."/>
      <w:lvlJc w:val="left"/>
      <w:pPr>
        <w:ind w:left="4752" w:hanging="360"/>
      </w:pPr>
    </w:lvl>
    <w:lvl w:ilvl="7" w:tplc="04090019" w:tentative="1">
      <w:start w:val="1"/>
      <w:numFmt w:val="lowerLetter"/>
      <w:lvlText w:val="%8."/>
      <w:lvlJc w:val="left"/>
      <w:pPr>
        <w:ind w:left="5472" w:hanging="360"/>
      </w:pPr>
    </w:lvl>
    <w:lvl w:ilvl="8" w:tplc="040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7" w15:restartNumberingAfterBreak="0">
    <w:nsid w:val="6ACF58B3"/>
    <w:multiLevelType w:val="hybridMultilevel"/>
    <w:tmpl w:val="1C4E39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4A1336"/>
    <w:multiLevelType w:val="hybridMultilevel"/>
    <w:tmpl w:val="7F0A211A"/>
    <w:lvl w:ilvl="0" w:tplc="4E240EEA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80A5B88"/>
    <w:multiLevelType w:val="hybridMultilevel"/>
    <w:tmpl w:val="398622D0"/>
    <w:lvl w:ilvl="0" w:tplc="E8B2933C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78BE5AEE"/>
    <w:multiLevelType w:val="hybridMultilevel"/>
    <w:tmpl w:val="5992A552"/>
    <w:lvl w:ilvl="0" w:tplc="E282216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D4B77E7"/>
    <w:multiLevelType w:val="hybridMultilevel"/>
    <w:tmpl w:val="401CCA1C"/>
    <w:lvl w:ilvl="0" w:tplc="6C08DB6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FA53416"/>
    <w:multiLevelType w:val="hybridMultilevel"/>
    <w:tmpl w:val="9B105068"/>
    <w:lvl w:ilvl="0" w:tplc="08CE28D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FB814E4"/>
    <w:multiLevelType w:val="hybridMultilevel"/>
    <w:tmpl w:val="28606D9A"/>
    <w:lvl w:ilvl="0" w:tplc="D2CEDFB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8"/>
  </w:num>
  <w:num w:numId="3">
    <w:abstractNumId w:val="27"/>
  </w:num>
  <w:num w:numId="4">
    <w:abstractNumId w:val="24"/>
  </w:num>
  <w:num w:numId="5">
    <w:abstractNumId w:val="32"/>
  </w:num>
  <w:num w:numId="6">
    <w:abstractNumId w:val="11"/>
  </w:num>
  <w:num w:numId="7">
    <w:abstractNumId w:val="20"/>
  </w:num>
  <w:num w:numId="8">
    <w:abstractNumId w:val="22"/>
  </w:num>
  <w:num w:numId="9">
    <w:abstractNumId w:val="33"/>
  </w:num>
  <w:num w:numId="10">
    <w:abstractNumId w:val="15"/>
  </w:num>
  <w:num w:numId="11">
    <w:abstractNumId w:val="10"/>
  </w:num>
  <w:num w:numId="12">
    <w:abstractNumId w:val="28"/>
  </w:num>
  <w:num w:numId="13">
    <w:abstractNumId w:val="16"/>
  </w:num>
  <w:num w:numId="14">
    <w:abstractNumId w:val="30"/>
  </w:num>
  <w:num w:numId="15">
    <w:abstractNumId w:val="6"/>
  </w:num>
  <w:num w:numId="16">
    <w:abstractNumId w:val="0"/>
  </w:num>
  <w:num w:numId="17">
    <w:abstractNumId w:val="18"/>
  </w:num>
  <w:num w:numId="18">
    <w:abstractNumId w:val="13"/>
  </w:num>
  <w:num w:numId="19">
    <w:abstractNumId w:val="29"/>
  </w:num>
  <w:num w:numId="20">
    <w:abstractNumId w:val="9"/>
  </w:num>
  <w:num w:numId="21">
    <w:abstractNumId w:val="31"/>
  </w:num>
  <w:num w:numId="22">
    <w:abstractNumId w:val="14"/>
  </w:num>
  <w:num w:numId="23">
    <w:abstractNumId w:val="21"/>
  </w:num>
  <w:num w:numId="24">
    <w:abstractNumId w:val="7"/>
  </w:num>
  <w:num w:numId="25">
    <w:abstractNumId w:val="25"/>
  </w:num>
  <w:num w:numId="26">
    <w:abstractNumId w:val="1"/>
  </w:num>
  <w:num w:numId="27">
    <w:abstractNumId w:val="2"/>
  </w:num>
  <w:num w:numId="28">
    <w:abstractNumId w:val="17"/>
  </w:num>
  <w:num w:numId="29">
    <w:abstractNumId w:val="3"/>
  </w:num>
  <w:num w:numId="30">
    <w:abstractNumId w:val="5"/>
  </w:num>
  <w:num w:numId="31">
    <w:abstractNumId w:val="26"/>
  </w:num>
  <w:num w:numId="32">
    <w:abstractNumId w:val="19"/>
  </w:num>
  <w:num w:numId="33">
    <w:abstractNumId w:val="23"/>
  </w:num>
  <w:num w:numId="34">
    <w:abstractNumId w:val="4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hideGrammaticalErrors/>
  <w:proofState w:spelling="clean" w:grammar="clean"/>
  <w:attachedTemplate r:id="rId1"/>
  <w:defaultTabStop w:val="720"/>
  <w:drawingGridHorizontalSpacing w:val="120"/>
  <w:displayHorizontalDrawingGridEvery w:val="2"/>
  <w:characterSpacingControl w:val="doNotCompress"/>
  <w:hdrShapeDefaults>
    <o:shapedefaults v:ext="edit" spidmax="2049">
      <o:colormru v:ext="edit" colors="#ff6,#ff9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6AAA"/>
    <w:rsid w:val="000010FD"/>
    <w:rsid w:val="00001556"/>
    <w:rsid w:val="00001B95"/>
    <w:rsid w:val="00002417"/>
    <w:rsid w:val="00003386"/>
    <w:rsid w:val="0000354F"/>
    <w:rsid w:val="0000470B"/>
    <w:rsid w:val="00006664"/>
    <w:rsid w:val="00006DAA"/>
    <w:rsid w:val="000074CB"/>
    <w:rsid w:val="00007D7D"/>
    <w:rsid w:val="000108B4"/>
    <w:rsid w:val="00011F9E"/>
    <w:rsid w:val="000135D0"/>
    <w:rsid w:val="00013B6C"/>
    <w:rsid w:val="00014474"/>
    <w:rsid w:val="00014C45"/>
    <w:rsid w:val="00014EBC"/>
    <w:rsid w:val="00016349"/>
    <w:rsid w:val="000223B9"/>
    <w:rsid w:val="0002240C"/>
    <w:rsid w:val="00023ED4"/>
    <w:rsid w:val="000259F6"/>
    <w:rsid w:val="0002786C"/>
    <w:rsid w:val="00033057"/>
    <w:rsid w:val="00033A18"/>
    <w:rsid w:val="00033B36"/>
    <w:rsid w:val="000372BF"/>
    <w:rsid w:val="000401F3"/>
    <w:rsid w:val="00040400"/>
    <w:rsid w:val="000408C0"/>
    <w:rsid w:val="00042596"/>
    <w:rsid w:val="0004285B"/>
    <w:rsid w:val="000445A4"/>
    <w:rsid w:val="00044946"/>
    <w:rsid w:val="000458B2"/>
    <w:rsid w:val="0004741B"/>
    <w:rsid w:val="00047733"/>
    <w:rsid w:val="00047F2F"/>
    <w:rsid w:val="00050A67"/>
    <w:rsid w:val="000536CF"/>
    <w:rsid w:val="0005456F"/>
    <w:rsid w:val="00054A3C"/>
    <w:rsid w:val="00056529"/>
    <w:rsid w:val="000569E2"/>
    <w:rsid w:val="00056C4C"/>
    <w:rsid w:val="00057D30"/>
    <w:rsid w:val="000605D6"/>
    <w:rsid w:val="00060D56"/>
    <w:rsid w:val="000611BC"/>
    <w:rsid w:val="000615F4"/>
    <w:rsid w:val="00061F19"/>
    <w:rsid w:val="0006396F"/>
    <w:rsid w:val="00066833"/>
    <w:rsid w:val="00067877"/>
    <w:rsid w:val="00070FCE"/>
    <w:rsid w:val="00072291"/>
    <w:rsid w:val="000728C6"/>
    <w:rsid w:val="00072B31"/>
    <w:rsid w:val="000731B6"/>
    <w:rsid w:val="000733BD"/>
    <w:rsid w:val="000749D4"/>
    <w:rsid w:val="000755A5"/>
    <w:rsid w:val="00075797"/>
    <w:rsid w:val="000763FD"/>
    <w:rsid w:val="000768D1"/>
    <w:rsid w:val="00076A6F"/>
    <w:rsid w:val="00076F01"/>
    <w:rsid w:val="00082FA3"/>
    <w:rsid w:val="00083058"/>
    <w:rsid w:val="00085BF7"/>
    <w:rsid w:val="00085C67"/>
    <w:rsid w:val="000914BA"/>
    <w:rsid w:val="00091D75"/>
    <w:rsid w:val="00093D7D"/>
    <w:rsid w:val="000954CA"/>
    <w:rsid w:val="000966A1"/>
    <w:rsid w:val="0009694A"/>
    <w:rsid w:val="00097450"/>
    <w:rsid w:val="00097EAE"/>
    <w:rsid w:val="000A2D2E"/>
    <w:rsid w:val="000A33A4"/>
    <w:rsid w:val="000A3D0B"/>
    <w:rsid w:val="000A3FB8"/>
    <w:rsid w:val="000A4111"/>
    <w:rsid w:val="000A4DD0"/>
    <w:rsid w:val="000A52ED"/>
    <w:rsid w:val="000A71BA"/>
    <w:rsid w:val="000A73A0"/>
    <w:rsid w:val="000A7C48"/>
    <w:rsid w:val="000B0042"/>
    <w:rsid w:val="000B0067"/>
    <w:rsid w:val="000B25D1"/>
    <w:rsid w:val="000B2A7D"/>
    <w:rsid w:val="000B312D"/>
    <w:rsid w:val="000B3652"/>
    <w:rsid w:val="000B48F1"/>
    <w:rsid w:val="000B663F"/>
    <w:rsid w:val="000B67ED"/>
    <w:rsid w:val="000B7593"/>
    <w:rsid w:val="000C1F58"/>
    <w:rsid w:val="000C24EE"/>
    <w:rsid w:val="000C4505"/>
    <w:rsid w:val="000C4700"/>
    <w:rsid w:val="000C63D3"/>
    <w:rsid w:val="000C7E0B"/>
    <w:rsid w:val="000D0078"/>
    <w:rsid w:val="000D10CF"/>
    <w:rsid w:val="000D2785"/>
    <w:rsid w:val="000D2F29"/>
    <w:rsid w:val="000D35FD"/>
    <w:rsid w:val="000D3CC9"/>
    <w:rsid w:val="000D4512"/>
    <w:rsid w:val="000D5664"/>
    <w:rsid w:val="000D5DFE"/>
    <w:rsid w:val="000D669F"/>
    <w:rsid w:val="000D7419"/>
    <w:rsid w:val="000D7B41"/>
    <w:rsid w:val="000E040C"/>
    <w:rsid w:val="000E0DD7"/>
    <w:rsid w:val="000E1202"/>
    <w:rsid w:val="000E25ED"/>
    <w:rsid w:val="000E55FB"/>
    <w:rsid w:val="000E6178"/>
    <w:rsid w:val="000E76B1"/>
    <w:rsid w:val="000E793F"/>
    <w:rsid w:val="000F1542"/>
    <w:rsid w:val="000F1B5A"/>
    <w:rsid w:val="000F2918"/>
    <w:rsid w:val="000F2BD2"/>
    <w:rsid w:val="000F30D3"/>
    <w:rsid w:val="000F35E5"/>
    <w:rsid w:val="000F55F1"/>
    <w:rsid w:val="000F59C5"/>
    <w:rsid w:val="000F5A11"/>
    <w:rsid w:val="000F6BCF"/>
    <w:rsid w:val="0010010C"/>
    <w:rsid w:val="00100640"/>
    <w:rsid w:val="001018F1"/>
    <w:rsid w:val="001029B0"/>
    <w:rsid w:val="00103E4D"/>
    <w:rsid w:val="00106686"/>
    <w:rsid w:val="00106EDB"/>
    <w:rsid w:val="00110203"/>
    <w:rsid w:val="00110303"/>
    <w:rsid w:val="00111312"/>
    <w:rsid w:val="00112350"/>
    <w:rsid w:val="0011272B"/>
    <w:rsid w:val="00112753"/>
    <w:rsid w:val="00112A11"/>
    <w:rsid w:val="00112C91"/>
    <w:rsid w:val="00112E79"/>
    <w:rsid w:val="00112E91"/>
    <w:rsid w:val="001135B8"/>
    <w:rsid w:val="00114D1B"/>
    <w:rsid w:val="0011508F"/>
    <w:rsid w:val="0011561C"/>
    <w:rsid w:val="0011676B"/>
    <w:rsid w:val="00117C2E"/>
    <w:rsid w:val="00117DC6"/>
    <w:rsid w:val="00120166"/>
    <w:rsid w:val="0012039A"/>
    <w:rsid w:val="001206B0"/>
    <w:rsid w:val="001255E7"/>
    <w:rsid w:val="00126BFA"/>
    <w:rsid w:val="00127FED"/>
    <w:rsid w:val="00130D32"/>
    <w:rsid w:val="00131EEF"/>
    <w:rsid w:val="001320AA"/>
    <w:rsid w:val="001344C8"/>
    <w:rsid w:val="00134744"/>
    <w:rsid w:val="0014111D"/>
    <w:rsid w:val="0014112A"/>
    <w:rsid w:val="00141B50"/>
    <w:rsid w:val="00142C33"/>
    <w:rsid w:val="00142DC4"/>
    <w:rsid w:val="00142EA9"/>
    <w:rsid w:val="00143F99"/>
    <w:rsid w:val="0014515E"/>
    <w:rsid w:val="0014533F"/>
    <w:rsid w:val="001472C5"/>
    <w:rsid w:val="00147F05"/>
    <w:rsid w:val="00150164"/>
    <w:rsid w:val="0015106D"/>
    <w:rsid w:val="00151F9F"/>
    <w:rsid w:val="00152CC3"/>
    <w:rsid w:val="00153629"/>
    <w:rsid w:val="00153E61"/>
    <w:rsid w:val="001556BD"/>
    <w:rsid w:val="00155BE6"/>
    <w:rsid w:val="00156E9C"/>
    <w:rsid w:val="001577E2"/>
    <w:rsid w:val="00161574"/>
    <w:rsid w:val="001647DE"/>
    <w:rsid w:val="00165192"/>
    <w:rsid w:val="001658A0"/>
    <w:rsid w:val="001715BF"/>
    <w:rsid w:val="00172975"/>
    <w:rsid w:val="00173C57"/>
    <w:rsid w:val="001759FC"/>
    <w:rsid w:val="00175AAE"/>
    <w:rsid w:val="0017737C"/>
    <w:rsid w:val="00177B67"/>
    <w:rsid w:val="00177F69"/>
    <w:rsid w:val="00177FBB"/>
    <w:rsid w:val="001831E2"/>
    <w:rsid w:val="00183332"/>
    <w:rsid w:val="001844E2"/>
    <w:rsid w:val="00185128"/>
    <w:rsid w:val="001854CA"/>
    <w:rsid w:val="00185803"/>
    <w:rsid w:val="00190681"/>
    <w:rsid w:val="00190EEB"/>
    <w:rsid w:val="001913D7"/>
    <w:rsid w:val="001919C0"/>
    <w:rsid w:val="00191CC2"/>
    <w:rsid w:val="0019368A"/>
    <w:rsid w:val="0019398E"/>
    <w:rsid w:val="00195338"/>
    <w:rsid w:val="0019656A"/>
    <w:rsid w:val="001968A7"/>
    <w:rsid w:val="001968D0"/>
    <w:rsid w:val="001A0AC7"/>
    <w:rsid w:val="001A1D11"/>
    <w:rsid w:val="001A2764"/>
    <w:rsid w:val="001A3CE7"/>
    <w:rsid w:val="001A4814"/>
    <w:rsid w:val="001A4E1F"/>
    <w:rsid w:val="001A5022"/>
    <w:rsid w:val="001A76CD"/>
    <w:rsid w:val="001A7B8E"/>
    <w:rsid w:val="001A7D4C"/>
    <w:rsid w:val="001B0009"/>
    <w:rsid w:val="001B0CEA"/>
    <w:rsid w:val="001B177D"/>
    <w:rsid w:val="001B2078"/>
    <w:rsid w:val="001B3116"/>
    <w:rsid w:val="001B34AD"/>
    <w:rsid w:val="001B3682"/>
    <w:rsid w:val="001B39F4"/>
    <w:rsid w:val="001B53A5"/>
    <w:rsid w:val="001B78C1"/>
    <w:rsid w:val="001B7AB2"/>
    <w:rsid w:val="001B7C98"/>
    <w:rsid w:val="001C175F"/>
    <w:rsid w:val="001C1C4C"/>
    <w:rsid w:val="001C2DBD"/>
    <w:rsid w:val="001C3414"/>
    <w:rsid w:val="001C35E4"/>
    <w:rsid w:val="001C39FE"/>
    <w:rsid w:val="001C45C7"/>
    <w:rsid w:val="001C5281"/>
    <w:rsid w:val="001C5769"/>
    <w:rsid w:val="001C5BDC"/>
    <w:rsid w:val="001C5D21"/>
    <w:rsid w:val="001C7392"/>
    <w:rsid w:val="001C78A3"/>
    <w:rsid w:val="001D0905"/>
    <w:rsid w:val="001D1B5E"/>
    <w:rsid w:val="001D219B"/>
    <w:rsid w:val="001D28D9"/>
    <w:rsid w:val="001D315F"/>
    <w:rsid w:val="001D3E7C"/>
    <w:rsid w:val="001D4062"/>
    <w:rsid w:val="001D40D7"/>
    <w:rsid w:val="001D4551"/>
    <w:rsid w:val="001D52E7"/>
    <w:rsid w:val="001D64B3"/>
    <w:rsid w:val="001D677F"/>
    <w:rsid w:val="001D692F"/>
    <w:rsid w:val="001D6F9B"/>
    <w:rsid w:val="001E045C"/>
    <w:rsid w:val="001E04A1"/>
    <w:rsid w:val="001E203E"/>
    <w:rsid w:val="001E32C9"/>
    <w:rsid w:val="001E375A"/>
    <w:rsid w:val="001E4BEB"/>
    <w:rsid w:val="001E538F"/>
    <w:rsid w:val="001F0A09"/>
    <w:rsid w:val="001F15D6"/>
    <w:rsid w:val="001F2232"/>
    <w:rsid w:val="001F39A8"/>
    <w:rsid w:val="001F3BD0"/>
    <w:rsid w:val="001F3CF0"/>
    <w:rsid w:val="001F3F33"/>
    <w:rsid w:val="001F66B4"/>
    <w:rsid w:val="001F7BD6"/>
    <w:rsid w:val="002002E5"/>
    <w:rsid w:val="00201B19"/>
    <w:rsid w:val="0020310E"/>
    <w:rsid w:val="0020352C"/>
    <w:rsid w:val="00205813"/>
    <w:rsid w:val="002059DD"/>
    <w:rsid w:val="00206BFC"/>
    <w:rsid w:val="002078AD"/>
    <w:rsid w:val="002111E5"/>
    <w:rsid w:val="00211231"/>
    <w:rsid w:val="0021312D"/>
    <w:rsid w:val="00214966"/>
    <w:rsid w:val="00214AAB"/>
    <w:rsid w:val="00215B01"/>
    <w:rsid w:val="00216731"/>
    <w:rsid w:val="00216B7B"/>
    <w:rsid w:val="00216D22"/>
    <w:rsid w:val="002170D7"/>
    <w:rsid w:val="00217A1C"/>
    <w:rsid w:val="00220A01"/>
    <w:rsid w:val="00220D0A"/>
    <w:rsid w:val="002212B2"/>
    <w:rsid w:val="0022205A"/>
    <w:rsid w:val="00222944"/>
    <w:rsid w:val="00225773"/>
    <w:rsid w:val="002265FB"/>
    <w:rsid w:val="00226B13"/>
    <w:rsid w:val="00226F00"/>
    <w:rsid w:val="00230634"/>
    <w:rsid w:val="00231B26"/>
    <w:rsid w:val="00233DB2"/>
    <w:rsid w:val="002344A9"/>
    <w:rsid w:val="002349E7"/>
    <w:rsid w:val="002363E1"/>
    <w:rsid w:val="002369B0"/>
    <w:rsid w:val="002376B3"/>
    <w:rsid w:val="0024027F"/>
    <w:rsid w:val="0024114F"/>
    <w:rsid w:val="002411F7"/>
    <w:rsid w:val="00242601"/>
    <w:rsid w:val="002441AE"/>
    <w:rsid w:val="00246456"/>
    <w:rsid w:val="00246BEF"/>
    <w:rsid w:val="00247CE8"/>
    <w:rsid w:val="002518AE"/>
    <w:rsid w:val="00251C78"/>
    <w:rsid w:val="00252C17"/>
    <w:rsid w:val="00252CA6"/>
    <w:rsid w:val="00253275"/>
    <w:rsid w:val="00253916"/>
    <w:rsid w:val="00253AB8"/>
    <w:rsid w:val="00253F18"/>
    <w:rsid w:val="002550EE"/>
    <w:rsid w:val="00256891"/>
    <w:rsid w:val="00256CFA"/>
    <w:rsid w:val="0025799E"/>
    <w:rsid w:val="00257BD0"/>
    <w:rsid w:val="002609D9"/>
    <w:rsid w:val="002613A0"/>
    <w:rsid w:val="00262610"/>
    <w:rsid w:val="00262678"/>
    <w:rsid w:val="00262CEB"/>
    <w:rsid w:val="002633A2"/>
    <w:rsid w:val="00266526"/>
    <w:rsid w:val="00266879"/>
    <w:rsid w:val="0026733A"/>
    <w:rsid w:val="00267898"/>
    <w:rsid w:val="00270AA5"/>
    <w:rsid w:val="00271AB7"/>
    <w:rsid w:val="00272049"/>
    <w:rsid w:val="00272A75"/>
    <w:rsid w:val="0027357B"/>
    <w:rsid w:val="002738C9"/>
    <w:rsid w:val="00275376"/>
    <w:rsid w:val="00275A7E"/>
    <w:rsid w:val="00275E82"/>
    <w:rsid w:val="0027601E"/>
    <w:rsid w:val="0027660A"/>
    <w:rsid w:val="00280277"/>
    <w:rsid w:val="00280B72"/>
    <w:rsid w:val="00281FCA"/>
    <w:rsid w:val="002822B6"/>
    <w:rsid w:val="00283B27"/>
    <w:rsid w:val="00285361"/>
    <w:rsid w:val="00285783"/>
    <w:rsid w:val="002858DC"/>
    <w:rsid w:val="00287279"/>
    <w:rsid w:val="0028794F"/>
    <w:rsid w:val="002900F5"/>
    <w:rsid w:val="00290884"/>
    <w:rsid w:val="00290C94"/>
    <w:rsid w:val="00291008"/>
    <w:rsid w:val="002927AA"/>
    <w:rsid w:val="00293462"/>
    <w:rsid w:val="00294948"/>
    <w:rsid w:val="002A00CF"/>
    <w:rsid w:val="002A2700"/>
    <w:rsid w:val="002A2CBE"/>
    <w:rsid w:val="002A3526"/>
    <w:rsid w:val="002A3ACE"/>
    <w:rsid w:val="002A65F3"/>
    <w:rsid w:val="002A7CCC"/>
    <w:rsid w:val="002B09D1"/>
    <w:rsid w:val="002B1732"/>
    <w:rsid w:val="002B177C"/>
    <w:rsid w:val="002B2BB7"/>
    <w:rsid w:val="002B2D4C"/>
    <w:rsid w:val="002B339F"/>
    <w:rsid w:val="002B37B7"/>
    <w:rsid w:val="002B437A"/>
    <w:rsid w:val="002B4ED1"/>
    <w:rsid w:val="002B5ECE"/>
    <w:rsid w:val="002B6887"/>
    <w:rsid w:val="002C093C"/>
    <w:rsid w:val="002C0EB4"/>
    <w:rsid w:val="002C223C"/>
    <w:rsid w:val="002C37AF"/>
    <w:rsid w:val="002C3862"/>
    <w:rsid w:val="002C4481"/>
    <w:rsid w:val="002C4A59"/>
    <w:rsid w:val="002C4B51"/>
    <w:rsid w:val="002C50C4"/>
    <w:rsid w:val="002D2227"/>
    <w:rsid w:val="002D27D8"/>
    <w:rsid w:val="002D2B03"/>
    <w:rsid w:val="002D3F3E"/>
    <w:rsid w:val="002D4259"/>
    <w:rsid w:val="002D51DF"/>
    <w:rsid w:val="002D5348"/>
    <w:rsid w:val="002D5BCE"/>
    <w:rsid w:val="002D63F1"/>
    <w:rsid w:val="002D6718"/>
    <w:rsid w:val="002D68AD"/>
    <w:rsid w:val="002D6BCB"/>
    <w:rsid w:val="002E104E"/>
    <w:rsid w:val="002E15C5"/>
    <w:rsid w:val="002E189E"/>
    <w:rsid w:val="002E1E9F"/>
    <w:rsid w:val="002E1F39"/>
    <w:rsid w:val="002E2440"/>
    <w:rsid w:val="002E2666"/>
    <w:rsid w:val="002E28C3"/>
    <w:rsid w:val="002E3D51"/>
    <w:rsid w:val="002E4900"/>
    <w:rsid w:val="002E4CC3"/>
    <w:rsid w:val="002E5F3E"/>
    <w:rsid w:val="002E64FA"/>
    <w:rsid w:val="002E7E98"/>
    <w:rsid w:val="002F08B9"/>
    <w:rsid w:val="002F090B"/>
    <w:rsid w:val="002F2E05"/>
    <w:rsid w:val="002F3716"/>
    <w:rsid w:val="002F5986"/>
    <w:rsid w:val="002F653A"/>
    <w:rsid w:val="003005CF"/>
    <w:rsid w:val="0030140D"/>
    <w:rsid w:val="00301DB0"/>
    <w:rsid w:val="003025C0"/>
    <w:rsid w:val="00302A20"/>
    <w:rsid w:val="00302AB7"/>
    <w:rsid w:val="0030532D"/>
    <w:rsid w:val="00306BEB"/>
    <w:rsid w:val="00307B0B"/>
    <w:rsid w:val="003105CC"/>
    <w:rsid w:val="00310D2C"/>
    <w:rsid w:val="0031363D"/>
    <w:rsid w:val="00313CC6"/>
    <w:rsid w:val="0031432A"/>
    <w:rsid w:val="00314804"/>
    <w:rsid w:val="00315989"/>
    <w:rsid w:val="00316053"/>
    <w:rsid w:val="00316664"/>
    <w:rsid w:val="00316853"/>
    <w:rsid w:val="0031739C"/>
    <w:rsid w:val="00317DCF"/>
    <w:rsid w:val="00317FC4"/>
    <w:rsid w:val="0032053A"/>
    <w:rsid w:val="00321D32"/>
    <w:rsid w:val="00322ADE"/>
    <w:rsid w:val="003274CD"/>
    <w:rsid w:val="00327D65"/>
    <w:rsid w:val="00327E65"/>
    <w:rsid w:val="00330E43"/>
    <w:rsid w:val="00332C51"/>
    <w:rsid w:val="00332E68"/>
    <w:rsid w:val="00333641"/>
    <w:rsid w:val="00333728"/>
    <w:rsid w:val="0033491F"/>
    <w:rsid w:val="0033508E"/>
    <w:rsid w:val="00335CAF"/>
    <w:rsid w:val="00337818"/>
    <w:rsid w:val="00342A6E"/>
    <w:rsid w:val="00343A23"/>
    <w:rsid w:val="003475A7"/>
    <w:rsid w:val="0034777E"/>
    <w:rsid w:val="003500F7"/>
    <w:rsid w:val="0035271E"/>
    <w:rsid w:val="003527BE"/>
    <w:rsid w:val="00352E87"/>
    <w:rsid w:val="0035373E"/>
    <w:rsid w:val="003542D8"/>
    <w:rsid w:val="00354A07"/>
    <w:rsid w:val="003555C2"/>
    <w:rsid w:val="00355D63"/>
    <w:rsid w:val="0036184B"/>
    <w:rsid w:val="003639C0"/>
    <w:rsid w:val="003639E8"/>
    <w:rsid w:val="00363F54"/>
    <w:rsid w:val="00364CA0"/>
    <w:rsid w:val="00365467"/>
    <w:rsid w:val="003673DD"/>
    <w:rsid w:val="00367ED2"/>
    <w:rsid w:val="00370AEB"/>
    <w:rsid w:val="00371ABD"/>
    <w:rsid w:val="00373133"/>
    <w:rsid w:val="00373871"/>
    <w:rsid w:val="003741CF"/>
    <w:rsid w:val="003743D6"/>
    <w:rsid w:val="0037480D"/>
    <w:rsid w:val="00375738"/>
    <w:rsid w:val="00375DD1"/>
    <w:rsid w:val="00377EE1"/>
    <w:rsid w:val="003815FB"/>
    <w:rsid w:val="00383495"/>
    <w:rsid w:val="00383589"/>
    <w:rsid w:val="00384253"/>
    <w:rsid w:val="0038673A"/>
    <w:rsid w:val="00387457"/>
    <w:rsid w:val="003905DD"/>
    <w:rsid w:val="003912D8"/>
    <w:rsid w:val="00391483"/>
    <w:rsid w:val="00393F8D"/>
    <w:rsid w:val="003962F8"/>
    <w:rsid w:val="00397721"/>
    <w:rsid w:val="003A08F4"/>
    <w:rsid w:val="003A1149"/>
    <w:rsid w:val="003A2CBF"/>
    <w:rsid w:val="003A314A"/>
    <w:rsid w:val="003A49F3"/>
    <w:rsid w:val="003A4B5A"/>
    <w:rsid w:val="003A4EFC"/>
    <w:rsid w:val="003A5A18"/>
    <w:rsid w:val="003A76D9"/>
    <w:rsid w:val="003B0FCC"/>
    <w:rsid w:val="003B101C"/>
    <w:rsid w:val="003B21F6"/>
    <w:rsid w:val="003B239B"/>
    <w:rsid w:val="003B41F4"/>
    <w:rsid w:val="003B49C0"/>
    <w:rsid w:val="003B4C57"/>
    <w:rsid w:val="003B4CEE"/>
    <w:rsid w:val="003B4D86"/>
    <w:rsid w:val="003B6DD4"/>
    <w:rsid w:val="003B7589"/>
    <w:rsid w:val="003B75C9"/>
    <w:rsid w:val="003C0232"/>
    <w:rsid w:val="003C2F45"/>
    <w:rsid w:val="003C418D"/>
    <w:rsid w:val="003C484D"/>
    <w:rsid w:val="003C56FE"/>
    <w:rsid w:val="003C62C4"/>
    <w:rsid w:val="003C77C8"/>
    <w:rsid w:val="003C7B4F"/>
    <w:rsid w:val="003C7DDA"/>
    <w:rsid w:val="003C7F39"/>
    <w:rsid w:val="003D2D39"/>
    <w:rsid w:val="003D3D89"/>
    <w:rsid w:val="003D44E1"/>
    <w:rsid w:val="003D5F42"/>
    <w:rsid w:val="003D6DEB"/>
    <w:rsid w:val="003E0396"/>
    <w:rsid w:val="003E0ED9"/>
    <w:rsid w:val="003E176D"/>
    <w:rsid w:val="003E2906"/>
    <w:rsid w:val="003E2931"/>
    <w:rsid w:val="003E34F6"/>
    <w:rsid w:val="003E40E3"/>
    <w:rsid w:val="003E4A6F"/>
    <w:rsid w:val="003E5DD1"/>
    <w:rsid w:val="003E6CE6"/>
    <w:rsid w:val="003E6F13"/>
    <w:rsid w:val="003F04C4"/>
    <w:rsid w:val="003F119F"/>
    <w:rsid w:val="003F392C"/>
    <w:rsid w:val="003F6AF9"/>
    <w:rsid w:val="003F7357"/>
    <w:rsid w:val="003F77A9"/>
    <w:rsid w:val="003F7D97"/>
    <w:rsid w:val="003F7FCA"/>
    <w:rsid w:val="0040072B"/>
    <w:rsid w:val="004012F1"/>
    <w:rsid w:val="0040186D"/>
    <w:rsid w:val="00401C8B"/>
    <w:rsid w:val="00402B22"/>
    <w:rsid w:val="00402CDC"/>
    <w:rsid w:val="00403399"/>
    <w:rsid w:val="00407A2E"/>
    <w:rsid w:val="004105F9"/>
    <w:rsid w:val="00411280"/>
    <w:rsid w:val="00413977"/>
    <w:rsid w:val="00413BD2"/>
    <w:rsid w:val="00415444"/>
    <w:rsid w:val="00416BAE"/>
    <w:rsid w:val="00416D48"/>
    <w:rsid w:val="004171AC"/>
    <w:rsid w:val="00421372"/>
    <w:rsid w:val="0042294B"/>
    <w:rsid w:val="0042397F"/>
    <w:rsid w:val="0042709B"/>
    <w:rsid w:val="00427847"/>
    <w:rsid w:val="004304AD"/>
    <w:rsid w:val="004304BE"/>
    <w:rsid w:val="00430E08"/>
    <w:rsid w:val="004315B8"/>
    <w:rsid w:val="00431792"/>
    <w:rsid w:val="00431CA5"/>
    <w:rsid w:val="004324C9"/>
    <w:rsid w:val="00432C98"/>
    <w:rsid w:val="004355B8"/>
    <w:rsid w:val="004377AA"/>
    <w:rsid w:val="00440504"/>
    <w:rsid w:val="0044263B"/>
    <w:rsid w:val="00442E44"/>
    <w:rsid w:val="00442EBF"/>
    <w:rsid w:val="004430F1"/>
    <w:rsid w:val="004445B4"/>
    <w:rsid w:val="00444631"/>
    <w:rsid w:val="00444FD8"/>
    <w:rsid w:val="00445DAE"/>
    <w:rsid w:val="0044612F"/>
    <w:rsid w:val="004470C5"/>
    <w:rsid w:val="004472BB"/>
    <w:rsid w:val="00450460"/>
    <w:rsid w:val="00452C04"/>
    <w:rsid w:val="0045313C"/>
    <w:rsid w:val="00455942"/>
    <w:rsid w:val="00455ACC"/>
    <w:rsid w:val="0045603B"/>
    <w:rsid w:val="00460587"/>
    <w:rsid w:val="0046096D"/>
    <w:rsid w:val="00461C7D"/>
    <w:rsid w:val="00462BF4"/>
    <w:rsid w:val="00463097"/>
    <w:rsid w:val="0046361F"/>
    <w:rsid w:val="00463A7B"/>
    <w:rsid w:val="00463B1D"/>
    <w:rsid w:val="00463DC6"/>
    <w:rsid w:val="0046505B"/>
    <w:rsid w:val="00465409"/>
    <w:rsid w:val="00465B6F"/>
    <w:rsid w:val="00465E0E"/>
    <w:rsid w:val="00466917"/>
    <w:rsid w:val="00466D27"/>
    <w:rsid w:val="00470268"/>
    <w:rsid w:val="00471080"/>
    <w:rsid w:val="00471B6E"/>
    <w:rsid w:val="004729EA"/>
    <w:rsid w:val="00473608"/>
    <w:rsid w:val="00473B3A"/>
    <w:rsid w:val="00474797"/>
    <w:rsid w:val="00475596"/>
    <w:rsid w:val="00475BB3"/>
    <w:rsid w:val="00476475"/>
    <w:rsid w:val="00476F50"/>
    <w:rsid w:val="00477782"/>
    <w:rsid w:val="00477C40"/>
    <w:rsid w:val="00481D43"/>
    <w:rsid w:val="0048224F"/>
    <w:rsid w:val="0048344F"/>
    <w:rsid w:val="00485194"/>
    <w:rsid w:val="00485EFA"/>
    <w:rsid w:val="004861DB"/>
    <w:rsid w:val="004865DB"/>
    <w:rsid w:val="004879AE"/>
    <w:rsid w:val="0049546E"/>
    <w:rsid w:val="0049657E"/>
    <w:rsid w:val="0049754B"/>
    <w:rsid w:val="004A05F0"/>
    <w:rsid w:val="004A0665"/>
    <w:rsid w:val="004A181A"/>
    <w:rsid w:val="004A2C62"/>
    <w:rsid w:val="004A2E0E"/>
    <w:rsid w:val="004A3531"/>
    <w:rsid w:val="004A4F18"/>
    <w:rsid w:val="004A50BE"/>
    <w:rsid w:val="004A64B7"/>
    <w:rsid w:val="004A736E"/>
    <w:rsid w:val="004A7BFE"/>
    <w:rsid w:val="004B24B5"/>
    <w:rsid w:val="004B3293"/>
    <w:rsid w:val="004B6AAA"/>
    <w:rsid w:val="004B7224"/>
    <w:rsid w:val="004B7C90"/>
    <w:rsid w:val="004C1DD5"/>
    <w:rsid w:val="004C3919"/>
    <w:rsid w:val="004C3D07"/>
    <w:rsid w:val="004C44A7"/>
    <w:rsid w:val="004C47E2"/>
    <w:rsid w:val="004C4942"/>
    <w:rsid w:val="004C4C8E"/>
    <w:rsid w:val="004C4E98"/>
    <w:rsid w:val="004C57AB"/>
    <w:rsid w:val="004C598C"/>
    <w:rsid w:val="004D02A3"/>
    <w:rsid w:val="004D169F"/>
    <w:rsid w:val="004D1E0F"/>
    <w:rsid w:val="004D282D"/>
    <w:rsid w:val="004D301B"/>
    <w:rsid w:val="004D3186"/>
    <w:rsid w:val="004D3B80"/>
    <w:rsid w:val="004D401A"/>
    <w:rsid w:val="004D5331"/>
    <w:rsid w:val="004D643C"/>
    <w:rsid w:val="004D7983"/>
    <w:rsid w:val="004D7BFB"/>
    <w:rsid w:val="004E0F9D"/>
    <w:rsid w:val="004E1205"/>
    <w:rsid w:val="004E374A"/>
    <w:rsid w:val="004E4818"/>
    <w:rsid w:val="004E4E5D"/>
    <w:rsid w:val="004E5450"/>
    <w:rsid w:val="004E55C2"/>
    <w:rsid w:val="004F13F8"/>
    <w:rsid w:val="004F2735"/>
    <w:rsid w:val="004F3219"/>
    <w:rsid w:val="004F53C3"/>
    <w:rsid w:val="004F54CD"/>
    <w:rsid w:val="004F66A0"/>
    <w:rsid w:val="004F6AF9"/>
    <w:rsid w:val="004F70DB"/>
    <w:rsid w:val="00501205"/>
    <w:rsid w:val="00501316"/>
    <w:rsid w:val="00501FC2"/>
    <w:rsid w:val="005028DD"/>
    <w:rsid w:val="00502D9E"/>
    <w:rsid w:val="005043DB"/>
    <w:rsid w:val="00507C6F"/>
    <w:rsid w:val="00511243"/>
    <w:rsid w:val="00511D63"/>
    <w:rsid w:val="00512354"/>
    <w:rsid w:val="005134BC"/>
    <w:rsid w:val="00515644"/>
    <w:rsid w:val="005158C8"/>
    <w:rsid w:val="00515924"/>
    <w:rsid w:val="005163E0"/>
    <w:rsid w:val="005177D7"/>
    <w:rsid w:val="00520FB4"/>
    <w:rsid w:val="0052214F"/>
    <w:rsid w:val="005222B8"/>
    <w:rsid w:val="005239E3"/>
    <w:rsid w:val="00525DA9"/>
    <w:rsid w:val="005266C8"/>
    <w:rsid w:val="00526BA8"/>
    <w:rsid w:val="00526D52"/>
    <w:rsid w:val="0052772B"/>
    <w:rsid w:val="00530982"/>
    <w:rsid w:val="00530D20"/>
    <w:rsid w:val="00533993"/>
    <w:rsid w:val="0053423D"/>
    <w:rsid w:val="005349F6"/>
    <w:rsid w:val="00534A6C"/>
    <w:rsid w:val="00534D00"/>
    <w:rsid w:val="00541823"/>
    <w:rsid w:val="005420D4"/>
    <w:rsid w:val="0054231F"/>
    <w:rsid w:val="00543A6A"/>
    <w:rsid w:val="005442FE"/>
    <w:rsid w:val="00544524"/>
    <w:rsid w:val="00547743"/>
    <w:rsid w:val="00547FCA"/>
    <w:rsid w:val="005519DB"/>
    <w:rsid w:val="00551F89"/>
    <w:rsid w:val="005534E0"/>
    <w:rsid w:val="005541F9"/>
    <w:rsid w:val="0055554D"/>
    <w:rsid w:val="00557B0E"/>
    <w:rsid w:val="00560245"/>
    <w:rsid w:val="00561A6D"/>
    <w:rsid w:val="00562F29"/>
    <w:rsid w:val="005635D2"/>
    <w:rsid w:val="0056485B"/>
    <w:rsid w:val="00564B8C"/>
    <w:rsid w:val="00566A5F"/>
    <w:rsid w:val="00566D0D"/>
    <w:rsid w:val="00567FBC"/>
    <w:rsid w:val="00570045"/>
    <w:rsid w:val="00571484"/>
    <w:rsid w:val="005721B2"/>
    <w:rsid w:val="00573133"/>
    <w:rsid w:val="00573561"/>
    <w:rsid w:val="00573C60"/>
    <w:rsid w:val="00573F83"/>
    <w:rsid w:val="005746F2"/>
    <w:rsid w:val="00574E3F"/>
    <w:rsid w:val="0058147A"/>
    <w:rsid w:val="005816D9"/>
    <w:rsid w:val="0058244D"/>
    <w:rsid w:val="00582E9D"/>
    <w:rsid w:val="00583984"/>
    <w:rsid w:val="00583AE9"/>
    <w:rsid w:val="00584309"/>
    <w:rsid w:val="005853BA"/>
    <w:rsid w:val="0058596F"/>
    <w:rsid w:val="005860CB"/>
    <w:rsid w:val="00587A7F"/>
    <w:rsid w:val="00587C96"/>
    <w:rsid w:val="00587E8A"/>
    <w:rsid w:val="00590714"/>
    <w:rsid w:val="00590B4C"/>
    <w:rsid w:val="00593593"/>
    <w:rsid w:val="0059370B"/>
    <w:rsid w:val="00593E06"/>
    <w:rsid w:val="00594F12"/>
    <w:rsid w:val="00595D71"/>
    <w:rsid w:val="005A1642"/>
    <w:rsid w:val="005A1826"/>
    <w:rsid w:val="005A2AD2"/>
    <w:rsid w:val="005A300C"/>
    <w:rsid w:val="005A3763"/>
    <w:rsid w:val="005A4572"/>
    <w:rsid w:val="005A4C36"/>
    <w:rsid w:val="005A6188"/>
    <w:rsid w:val="005A6239"/>
    <w:rsid w:val="005A728C"/>
    <w:rsid w:val="005B0B61"/>
    <w:rsid w:val="005B0ECA"/>
    <w:rsid w:val="005B1148"/>
    <w:rsid w:val="005B174B"/>
    <w:rsid w:val="005B2BE3"/>
    <w:rsid w:val="005B3C5A"/>
    <w:rsid w:val="005B4A43"/>
    <w:rsid w:val="005B6238"/>
    <w:rsid w:val="005B65E8"/>
    <w:rsid w:val="005B6E58"/>
    <w:rsid w:val="005B6F91"/>
    <w:rsid w:val="005C0C46"/>
    <w:rsid w:val="005C0CC4"/>
    <w:rsid w:val="005C2081"/>
    <w:rsid w:val="005C277D"/>
    <w:rsid w:val="005C438B"/>
    <w:rsid w:val="005C4ABB"/>
    <w:rsid w:val="005C4BC1"/>
    <w:rsid w:val="005C72F6"/>
    <w:rsid w:val="005C7780"/>
    <w:rsid w:val="005D0FCB"/>
    <w:rsid w:val="005D173E"/>
    <w:rsid w:val="005D185A"/>
    <w:rsid w:val="005D2525"/>
    <w:rsid w:val="005D5082"/>
    <w:rsid w:val="005D588C"/>
    <w:rsid w:val="005D7271"/>
    <w:rsid w:val="005E02C5"/>
    <w:rsid w:val="005E1031"/>
    <w:rsid w:val="005E4AAE"/>
    <w:rsid w:val="005E4CE0"/>
    <w:rsid w:val="005E5D70"/>
    <w:rsid w:val="005E6774"/>
    <w:rsid w:val="005F0D1B"/>
    <w:rsid w:val="005F1475"/>
    <w:rsid w:val="005F1A42"/>
    <w:rsid w:val="005F24F0"/>
    <w:rsid w:val="005F35BB"/>
    <w:rsid w:val="005F378B"/>
    <w:rsid w:val="005F3EF5"/>
    <w:rsid w:val="005F4A1A"/>
    <w:rsid w:val="005F4A81"/>
    <w:rsid w:val="005F4E66"/>
    <w:rsid w:val="005F7788"/>
    <w:rsid w:val="0060194B"/>
    <w:rsid w:val="006020DC"/>
    <w:rsid w:val="006031EE"/>
    <w:rsid w:val="00604B1B"/>
    <w:rsid w:val="00604E19"/>
    <w:rsid w:val="00604FA8"/>
    <w:rsid w:val="00605862"/>
    <w:rsid w:val="00605A76"/>
    <w:rsid w:val="00606A29"/>
    <w:rsid w:val="00610EF9"/>
    <w:rsid w:val="00611DFF"/>
    <w:rsid w:val="00612225"/>
    <w:rsid w:val="00613DCE"/>
    <w:rsid w:val="006155CB"/>
    <w:rsid w:val="00620307"/>
    <w:rsid w:val="006206FE"/>
    <w:rsid w:val="00620E4F"/>
    <w:rsid w:val="00621818"/>
    <w:rsid w:val="00622E2B"/>
    <w:rsid w:val="00622F79"/>
    <w:rsid w:val="00622F82"/>
    <w:rsid w:val="006234AA"/>
    <w:rsid w:val="0062788E"/>
    <w:rsid w:val="0062789A"/>
    <w:rsid w:val="00627B58"/>
    <w:rsid w:val="0063098B"/>
    <w:rsid w:val="0063119B"/>
    <w:rsid w:val="00631E3A"/>
    <w:rsid w:val="006323AE"/>
    <w:rsid w:val="0063255E"/>
    <w:rsid w:val="006327B0"/>
    <w:rsid w:val="00633C83"/>
    <w:rsid w:val="00633F28"/>
    <w:rsid w:val="0063453E"/>
    <w:rsid w:val="006347EC"/>
    <w:rsid w:val="00634A66"/>
    <w:rsid w:val="00635A95"/>
    <w:rsid w:val="00635C79"/>
    <w:rsid w:val="00636055"/>
    <w:rsid w:val="00637B01"/>
    <w:rsid w:val="00640673"/>
    <w:rsid w:val="00640EC2"/>
    <w:rsid w:val="00641294"/>
    <w:rsid w:val="0064183A"/>
    <w:rsid w:val="00642858"/>
    <w:rsid w:val="006438E1"/>
    <w:rsid w:val="0064397B"/>
    <w:rsid w:val="00644489"/>
    <w:rsid w:val="00644C29"/>
    <w:rsid w:val="006450B6"/>
    <w:rsid w:val="006453F4"/>
    <w:rsid w:val="00645D78"/>
    <w:rsid w:val="00647A38"/>
    <w:rsid w:val="00650153"/>
    <w:rsid w:val="006506E0"/>
    <w:rsid w:val="00650E6A"/>
    <w:rsid w:val="00652A49"/>
    <w:rsid w:val="00653B2F"/>
    <w:rsid w:val="006548EA"/>
    <w:rsid w:val="0065514D"/>
    <w:rsid w:val="006556C1"/>
    <w:rsid w:val="00656280"/>
    <w:rsid w:val="00656C27"/>
    <w:rsid w:val="00662527"/>
    <w:rsid w:val="006633BD"/>
    <w:rsid w:val="0066495E"/>
    <w:rsid w:val="0066532C"/>
    <w:rsid w:val="006656BC"/>
    <w:rsid w:val="006666E4"/>
    <w:rsid w:val="006702C7"/>
    <w:rsid w:val="00670864"/>
    <w:rsid w:val="0067232E"/>
    <w:rsid w:val="00672C6B"/>
    <w:rsid w:val="00673967"/>
    <w:rsid w:val="00674522"/>
    <w:rsid w:val="00675FA2"/>
    <w:rsid w:val="00677A74"/>
    <w:rsid w:val="00677E3F"/>
    <w:rsid w:val="00677F11"/>
    <w:rsid w:val="006802E9"/>
    <w:rsid w:val="006806D6"/>
    <w:rsid w:val="00680DD6"/>
    <w:rsid w:val="006810A2"/>
    <w:rsid w:val="00681494"/>
    <w:rsid w:val="00681750"/>
    <w:rsid w:val="0068388A"/>
    <w:rsid w:val="00684287"/>
    <w:rsid w:val="00684B8E"/>
    <w:rsid w:val="0068521A"/>
    <w:rsid w:val="006862E3"/>
    <w:rsid w:val="006862FF"/>
    <w:rsid w:val="00686950"/>
    <w:rsid w:val="00690308"/>
    <w:rsid w:val="00690A38"/>
    <w:rsid w:val="00690BFC"/>
    <w:rsid w:val="0069193F"/>
    <w:rsid w:val="00691B17"/>
    <w:rsid w:val="006920A5"/>
    <w:rsid w:val="006942C0"/>
    <w:rsid w:val="006A3B5E"/>
    <w:rsid w:val="006A5E07"/>
    <w:rsid w:val="006A639A"/>
    <w:rsid w:val="006A6661"/>
    <w:rsid w:val="006A699F"/>
    <w:rsid w:val="006A7D70"/>
    <w:rsid w:val="006A7E6D"/>
    <w:rsid w:val="006B1EAC"/>
    <w:rsid w:val="006B1ECD"/>
    <w:rsid w:val="006B22E5"/>
    <w:rsid w:val="006B428A"/>
    <w:rsid w:val="006B4300"/>
    <w:rsid w:val="006B4470"/>
    <w:rsid w:val="006B64ED"/>
    <w:rsid w:val="006C1C3E"/>
    <w:rsid w:val="006C3389"/>
    <w:rsid w:val="006C380B"/>
    <w:rsid w:val="006C3F49"/>
    <w:rsid w:val="006C505E"/>
    <w:rsid w:val="006C531E"/>
    <w:rsid w:val="006C5C03"/>
    <w:rsid w:val="006C6454"/>
    <w:rsid w:val="006C7D35"/>
    <w:rsid w:val="006D0361"/>
    <w:rsid w:val="006D23A7"/>
    <w:rsid w:val="006D26D1"/>
    <w:rsid w:val="006D33BC"/>
    <w:rsid w:val="006D478A"/>
    <w:rsid w:val="006D4AEC"/>
    <w:rsid w:val="006D58C5"/>
    <w:rsid w:val="006D6387"/>
    <w:rsid w:val="006D70D0"/>
    <w:rsid w:val="006D742D"/>
    <w:rsid w:val="006E16EE"/>
    <w:rsid w:val="006E219C"/>
    <w:rsid w:val="006E3838"/>
    <w:rsid w:val="006E3F54"/>
    <w:rsid w:val="006E4626"/>
    <w:rsid w:val="006E539C"/>
    <w:rsid w:val="006F0BF0"/>
    <w:rsid w:val="006F150B"/>
    <w:rsid w:val="006F1AB3"/>
    <w:rsid w:val="006F2394"/>
    <w:rsid w:val="006F3D26"/>
    <w:rsid w:val="006F41EE"/>
    <w:rsid w:val="006F5768"/>
    <w:rsid w:val="006F5E33"/>
    <w:rsid w:val="006F62A2"/>
    <w:rsid w:val="006F671E"/>
    <w:rsid w:val="006F6B30"/>
    <w:rsid w:val="006F6B78"/>
    <w:rsid w:val="006F7732"/>
    <w:rsid w:val="006F796A"/>
    <w:rsid w:val="00700306"/>
    <w:rsid w:val="00701B38"/>
    <w:rsid w:val="007022B2"/>
    <w:rsid w:val="007027EF"/>
    <w:rsid w:val="00705525"/>
    <w:rsid w:val="00705939"/>
    <w:rsid w:val="00705D55"/>
    <w:rsid w:val="007063D9"/>
    <w:rsid w:val="007120A2"/>
    <w:rsid w:val="00712A50"/>
    <w:rsid w:val="00713846"/>
    <w:rsid w:val="00713D89"/>
    <w:rsid w:val="007140E9"/>
    <w:rsid w:val="0071457E"/>
    <w:rsid w:val="00714756"/>
    <w:rsid w:val="0071575E"/>
    <w:rsid w:val="00715E27"/>
    <w:rsid w:val="0071731A"/>
    <w:rsid w:val="007176E7"/>
    <w:rsid w:val="007179AA"/>
    <w:rsid w:val="00720DFC"/>
    <w:rsid w:val="00720FC2"/>
    <w:rsid w:val="00721159"/>
    <w:rsid w:val="00723AED"/>
    <w:rsid w:val="00723D6D"/>
    <w:rsid w:val="00724B59"/>
    <w:rsid w:val="007253DE"/>
    <w:rsid w:val="00726507"/>
    <w:rsid w:val="00726993"/>
    <w:rsid w:val="00730E1A"/>
    <w:rsid w:val="007318EC"/>
    <w:rsid w:val="00732A03"/>
    <w:rsid w:val="00737386"/>
    <w:rsid w:val="0074040D"/>
    <w:rsid w:val="00740C56"/>
    <w:rsid w:val="00741119"/>
    <w:rsid w:val="007419DA"/>
    <w:rsid w:val="00742F29"/>
    <w:rsid w:val="00742F69"/>
    <w:rsid w:val="00742FC8"/>
    <w:rsid w:val="007432BF"/>
    <w:rsid w:val="007438C6"/>
    <w:rsid w:val="00744085"/>
    <w:rsid w:val="0074411A"/>
    <w:rsid w:val="0074539F"/>
    <w:rsid w:val="00747C11"/>
    <w:rsid w:val="00750460"/>
    <w:rsid w:val="007511B7"/>
    <w:rsid w:val="00751BFC"/>
    <w:rsid w:val="007527E2"/>
    <w:rsid w:val="007530EB"/>
    <w:rsid w:val="00756EED"/>
    <w:rsid w:val="007579A6"/>
    <w:rsid w:val="007579D4"/>
    <w:rsid w:val="00760E23"/>
    <w:rsid w:val="00765828"/>
    <w:rsid w:val="00771AEF"/>
    <w:rsid w:val="00772022"/>
    <w:rsid w:val="00773B12"/>
    <w:rsid w:val="00775FF4"/>
    <w:rsid w:val="00776A7D"/>
    <w:rsid w:val="00777697"/>
    <w:rsid w:val="0078054C"/>
    <w:rsid w:val="00780A7B"/>
    <w:rsid w:val="00783CAA"/>
    <w:rsid w:val="007843C9"/>
    <w:rsid w:val="00785CCC"/>
    <w:rsid w:val="00787162"/>
    <w:rsid w:val="00790738"/>
    <w:rsid w:val="00790AFE"/>
    <w:rsid w:val="00790BB5"/>
    <w:rsid w:val="00790EA4"/>
    <w:rsid w:val="007919D3"/>
    <w:rsid w:val="007928E9"/>
    <w:rsid w:val="00794FAA"/>
    <w:rsid w:val="00795C75"/>
    <w:rsid w:val="00797104"/>
    <w:rsid w:val="00797A1D"/>
    <w:rsid w:val="007A17DB"/>
    <w:rsid w:val="007A28D1"/>
    <w:rsid w:val="007A32A2"/>
    <w:rsid w:val="007A3652"/>
    <w:rsid w:val="007A3A76"/>
    <w:rsid w:val="007A5493"/>
    <w:rsid w:val="007A5A17"/>
    <w:rsid w:val="007A5AA8"/>
    <w:rsid w:val="007A7BDC"/>
    <w:rsid w:val="007B0740"/>
    <w:rsid w:val="007B18A7"/>
    <w:rsid w:val="007B1B32"/>
    <w:rsid w:val="007B2358"/>
    <w:rsid w:val="007B36AF"/>
    <w:rsid w:val="007B3C99"/>
    <w:rsid w:val="007B4927"/>
    <w:rsid w:val="007B4C9B"/>
    <w:rsid w:val="007B5700"/>
    <w:rsid w:val="007B6AAA"/>
    <w:rsid w:val="007B7161"/>
    <w:rsid w:val="007B7B4E"/>
    <w:rsid w:val="007C0AF4"/>
    <w:rsid w:val="007C0C1A"/>
    <w:rsid w:val="007C0D81"/>
    <w:rsid w:val="007C1A43"/>
    <w:rsid w:val="007C3BBE"/>
    <w:rsid w:val="007C4FAD"/>
    <w:rsid w:val="007C507E"/>
    <w:rsid w:val="007C5655"/>
    <w:rsid w:val="007C780C"/>
    <w:rsid w:val="007C7D3B"/>
    <w:rsid w:val="007D0E9C"/>
    <w:rsid w:val="007D5BA4"/>
    <w:rsid w:val="007D698C"/>
    <w:rsid w:val="007D7B7E"/>
    <w:rsid w:val="007E16E6"/>
    <w:rsid w:val="007E5AA6"/>
    <w:rsid w:val="007E61C8"/>
    <w:rsid w:val="007E69F3"/>
    <w:rsid w:val="007F065A"/>
    <w:rsid w:val="007F11DD"/>
    <w:rsid w:val="007F5513"/>
    <w:rsid w:val="007F5640"/>
    <w:rsid w:val="007F5842"/>
    <w:rsid w:val="007F5975"/>
    <w:rsid w:val="007F6C79"/>
    <w:rsid w:val="007F7875"/>
    <w:rsid w:val="008040E3"/>
    <w:rsid w:val="0080433A"/>
    <w:rsid w:val="00805974"/>
    <w:rsid w:val="00805FE6"/>
    <w:rsid w:val="00806320"/>
    <w:rsid w:val="00811321"/>
    <w:rsid w:val="0081218B"/>
    <w:rsid w:val="008133CB"/>
    <w:rsid w:val="00815F12"/>
    <w:rsid w:val="00816B7F"/>
    <w:rsid w:val="008177C0"/>
    <w:rsid w:val="00820804"/>
    <w:rsid w:val="00820F04"/>
    <w:rsid w:val="0082219F"/>
    <w:rsid w:val="0082223A"/>
    <w:rsid w:val="00824599"/>
    <w:rsid w:val="008247A5"/>
    <w:rsid w:val="0082498E"/>
    <w:rsid w:val="008258FF"/>
    <w:rsid w:val="00827D8D"/>
    <w:rsid w:val="00831AD7"/>
    <w:rsid w:val="00831DE4"/>
    <w:rsid w:val="0083697F"/>
    <w:rsid w:val="0083734E"/>
    <w:rsid w:val="008374AD"/>
    <w:rsid w:val="008404F9"/>
    <w:rsid w:val="00842FC5"/>
    <w:rsid w:val="00843DDE"/>
    <w:rsid w:val="008445A7"/>
    <w:rsid w:val="00847D32"/>
    <w:rsid w:val="0085073A"/>
    <w:rsid w:val="0085084F"/>
    <w:rsid w:val="00850B57"/>
    <w:rsid w:val="00851FFD"/>
    <w:rsid w:val="008520AD"/>
    <w:rsid w:val="00852539"/>
    <w:rsid w:val="008526C5"/>
    <w:rsid w:val="00853E23"/>
    <w:rsid w:val="008554C9"/>
    <w:rsid w:val="008562F7"/>
    <w:rsid w:val="008605AF"/>
    <w:rsid w:val="00860C21"/>
    <w:rsid w:val="00861B1C"/>
    <w:rsid w:val="00862F0C"/>
    <w:rsid w:val="00863016"/>
    <w:rsid w:val="00865D3F"/>
    <w:rsid w:val="00866FE2"/>
    <w:rsid w:val="0087023B"/>
    <w:rsid w:val="00871F3D"/>
    <w:rsid w:val="008729BB"/>
    <w:rsid w:val="008732DB"/>
    <w:rsid w:val="008751AA"/>
    <w:rsid w:val="0087581C"/>
    <w:rsid w:val="0087639F"/>
    <w:rsid w:val="00876BCA"/>
    <w:rsid w:val="0087743A"/>
    <w:rsid w:val="008779DD"/>
    <w:rsid w:val="00880B76"/>
    <w:rsid w:val="00881089"/>
    <w:rsid w:val="0088121D"/>
    <w:rsid w:val="00884C29"/>
    <w:rsid w:val="00885527"/>
    <w:rsid w:val="00885901"/>
    <w:rsid w:val="00886E64"/>
    <w:rsid w:val="00886F91"/>
    <w:rsid w:val="00891143"/>
    <w:rsid w:val="00892E82"/>
    <w:rsid w:val="00894917"/>
    <w:rsid w:val="0089576F"/>
    <w:rsid w:val="008A0CA1"/>
    <w:rsid w:val="008A1A0C"/>
    <w:rsid w:val="008A1F30"/>
    <w:rsid w:val="008A3407"/>
    <w:rsid w:val="008A3B8C"/>
    <w:rsid w:val="008A7201"/>
    <w:rsid w:val="008A7756"/>
    <w:rsid w:val="008A7968"/>
    <w:rsid w:val="008A7ACC"/>
    <w:rsid w:val="008B00CC"/>
    <w:rsid w:val="008B0373"/>
    <w:rsid w:val="008B05B2"/>
    <w:rsid w:val="008B34C0"/>
    <w:rsid w:val="008B3568"/>
    <w:rsid w:val="008B4180"/>
    <w:rsid w:val="008C0257"/>
    <w:rsid w:val="008C0458"/>
    <w:rsid w:val="008C2E0C"/>
    <w:rsid w:val="008C3251"/>
    <w:rsid w:val="008C3505"/>
    <w:rsid w:val="008C3ABF"/>
    <w:rsid w:val="008C405C"/>
    <w:rsid w:val="008C4097"/>
    <w:rsid w:val="008C516D"/>
    <w:rsid w:val="008C58F3"/>
    <w:rsid w:val="008C5B75"/>
    <w:rsid w:val="008D02BF"/>
    <w:rsid w:val="008D0C4E"/>
    <w:rsid w:val="008D1421"/>
    <w:rsid w:val="008D2770"/>
    <w:rsid w:val="008D38C1"/>
    <w:rsid w:val="008D3D48"/>
    <w:rsid w:val="008D4489"/>
    <w:rsid w:val="008D457F"/>
    <w:rsid w:val="008D4963"/>
    <w:rsid w:val="008D6DD7"/>
    <w:rsid w:val="008D729D"/>
    <w:rsid w:val="008E04CC"/>
    <w:rsid w:val="008E0BC3"/>
    <w:rsid w:val="008E1485"/>
    <w:rsid w:val="008E4DC6"/>
    <w:rsid w:val="008E59F2"/>
    <w:rsid w:val="008E616A"/>
    <w:rsid w:val="008E61ED"/>
    <w:rsid w:val="008E67B4"/>
    <w:rsid w:val="008F058B"/>
    <w:rsid w:val="008F39F9"/>
    <w:rsid w:val="008F3AB4"/>
    <w:rsid w:val="008F49B9"/>
    <w:rsid w:val="008F6335"/>
    <w:rsid w:val="008F6FD2"/>
    <w:rsid w:val="008F721A"/>
    <w:rsid w:val="0090040F"/>
    <w:rsid w:val="00900C97"/>
    <w:rsid w:val="00900D5E"/>
    <w:rsid w:val="00900F40"/>
    <w:rsid w:val="00904C4D"/>
    <w:rsid w:val="00905162"/>
    <w:rsid w:val="00905326"/>
    <w:rsid w:val="00905E06"/>
    <w:rsid w:val="0090722F"/>
    <w:rsid w:val="00907401"/>
    <w:rsid w:val="00907E5B"/>
    <w:rsid w:val="00907FC9"/>
    <w:rsid w:val="00910594"/>
    <w:rsid w:val="00910A56"/>
    <w:rsid w:val="00910CFD"/>
    <w:rsid w:val="00910E08"/>
    <w:rsid w:val="00911C9D"/>
    <w:rsid w:val="00913033"/>
    <w:rsid w:val="00913E92"/>
    <w:rsid w:val="00914447"/>
    <w:rsid w:val="009161DF"/>
    <w:rsid w:val="00920862"/>
    <w:rsid w:val="00920ED4"/>
    <w:rsid w:val="00922746"/>
    <w:rsid w:val="00924C9A"/>
    <w:rsid w:val="00924E48"/>
    <w:rsid w:val="00925543"/>
    <w:rsid w:val="00925631"/>
    <w:rsid w:val="0092619F"/>
    <w:rsid w:val="00927965"/>
    <w:rsid w:val="00930A66"/>
    <w:rsid w:val="00933729"/>
    <w:rsid w:val="0093438E"/>
    <w:rsid w:val="00935B37"/>
    <w:rsid w:val="00936526"/>
    <w:rsid w:val="00937377"/>
    <w:rsid w:val="00941D01"/>
    <w:rsid w:val="00944B7F"/>
    <w:rsid w:val="009455C1"/>
    <w:rsid w:val="0094602D"/>
    <w:rsid w:val="0094709D"/>
    <w:rsid w:val="00947488"/>
    <w:rsid w:val="0095012E"/>
    <w:rsid w:val="00950B55"/>
    <w:rsid w:val="009535CE"/>
    <w:rsid w:val="009537B9"/>
    <w:rsid w:val="00953857"/>
    <w:rsid w:val="00954E1D"/>
    <w:rsid w:val="00954F9D"/>
    <w:rsid w:val="00955D42"/>
    <w:rsid w:val="009563D2"/>
    <w:rsid w:val="009568F8"/>
    <w:rsid w:val="009570FC"/>
    <w:rsid w:val="00957188"/>
    <w:rsid w:val="009571F0"/>
    <w:rsid w:val="00957CB4"/>
    <w:rsid w:val="00957F8F"/>
    <w:rsid w:val="009602B5"/>
    <w:rsid w:val="00961C8B"/>
    <w:rsid w:val="00962896"/>
    <w:rsid w:val="00962BA6"/>
    <w:rsid w:val="0096443C"/>
    <w:rsid w:val="00966A83"/>
    <w:rsid w:val="00970A34"/>
    <w:rsid w:val="00970B8B"/>
    <w:rsid w:val="00970C7D"/>
    <w:rsid w:val="009726C5"/>
    <w:rsid w:val="00973E42"/>
    <w:rsid w:val="00974217"/>
    <w:rsid w:val="00976F88"/>
    <w:rsid w:val="00980011"/>
    <w:rsid w:val="009800A7"/>
    <w:rsid w:val="00980676"/>
    <w:rsid w:val="00981126"/>
    <w:rsid w:val="009814D1"/>
    <w:rsid w:val="00981569"/>
    <w:rsid w:val="0098180A"/>
    <w:rsid w:val="00981832"/>
    <w:rsid w:val="00981B95"/>
    <w:rsid w:val="00981E95"/>
    <w:rsid w:val="00984266"/>
    <w:rsid w:val="0098578C"/>
    <w:rsid w:val="009862AC"/>
    <w:rsid w:val="009862F3"/>
    <w:rsid w:val="00987C4D"/>
    <w:rsid w:val="009905FA"/>
    <w:rsid w:val="00990CCC"/>
    <w:rsid w:val="00993734"/>
    <w:rsid w:val="00993B28"/>
    <w:rsid w:val="00995751"/>
    <w:rsid w:val="0099736B"/>
    <w:rsid w:val="0099740E"/>
    <w:rsid w:val="009A03BE"/>
    <w:rsid w:val="009A072C"/>
    <w:rsid w:val="009A0766"/>
    <w:rsid w:val="009A1DE8"/>
    <w:rsid w:val="009A3E79"/>
    <w:rsid w:val="009A405D"/>
    <w:rsid w:val="009A47C7"/>
    <w:rsid w:val="009A4A36"/>
    <w:rsid w:val="009A52E6"/>
    <w:rsid w:val="009A65D3"/>
    <w:rsid w:val="009B08AB"/>
    <w:rsid w:val="009B2005"/>
    <w:rsid w:val="009B33C6"/>
    <w:rsid w:val="009B3FEB"/>
    <w:rsid w:val="009B48F9"/>
    <w:rsid w:val="009B5A33"/>
    <w:rsid w:val="009B5E97"/>
    <w:rsid w:val="009C0CA5"/>
    <w:rsid w:val="009C155B"/>
    <w:rsid w:val="009C423A"/>
    <w:rsid w:val="009C5F17"/>
    <w:rsid w:val="009C6B38"/>
    <w:rsid w:val="009C7312"/>
    <w:rsid w:val="009C7B11"/>
    <w:rsid w:val="009C7B34"/>
    <w:rsid w:val="009D461C"/>
    <w:rsid w:val="009D50B2"/>
    <w:rsid w:val="009D50F2"/>
    <w:rsid w:val="009E02DE"/>
    <w:rsid w:val="009E09CA"/>
    <w:rsid w:val="009E10D3"/>
    <w:rsid w:val="009E390A"/>
    <w:rsid w:val="009E4669"/>
    <w:rsid w:val="009E4B67"/>
    <w:rsid w:val="009E4ED7"/>
    <w:rsid w:val="009E53E1"/>
    <w:rsid w:val="009E6794"/>
    <w:rsid w:val="009E6F7F"/>
    <w:rsid w:val="009E70F4"/>
    <w:rsid w:val="009E7213"/>
    <w:rsid w:val="009E7326"/>
    <w:rsid w:val="009E7745"/>
    <w:rsid w:val="009F19CC"/>
    <w:rsid w:val="009F247D"/>
    <w:rsid w:val="009F3887"/>
    <w:rsid w:val="009F5C36"/>
    <w:rsid w:val="009F60F2"/>
    <w:rsid w:val="009F62C4"/>
    <w:rsid w:val="009F6568"/>
    <w:rsid w:val="009F656A"/>
    <w:rsid w:val="00A000FC"/>
    <w:rsid w:val="00A01773"/>
    <w:rsid w:val="00A01CED"/>
    <w:rsid w:val="00A030E6"/>
    <w:rsid w:val="00A03CAB"/>
    <w:rsid w:val="00A0438A"/>
    <w:rsid w:val="00A047F9"/>
    <w:rsid w:val="00A04973"/>
    <w:rsid w:val="00A05870"/>
    <w:rsid w:val="00A06C15"/>
    <w:rsid w:val="00A06F37"/>
    <w:rsid w:val="00A070A2"/>
    <w:rsid w:val="00A11D82"/>
    <w:rsid w:val="00A12815"/>
    <w:rsid w:val="00A16422"/>
    <w:rsid w:val="00A16A6C"/>
    <w:rsid w:val="00A1784D"/>
    <w:rsid w:val="00A2138A"/>
    <w:rsid w:val="00A21BEF"/>
    <w:rsid w:val="00A238C2"/>
    <w:rsid w:val="00A247E0"/>
    <w:rsid w:val="00A24B7A"/>
    <w:rsid w:val="00A24F31"/>
    <w:rsid w:val="00A25F94"/>
    <w:rsid w:val="00A2756F"/>
    <w:rsid w:val="00A301E6"/>
    <w:rsid w:val="00A3091A"/>
    <w:rsid w:val="00A30DC1"/>
    <w:rsid w:val="00A31245"/>
    <w:rsid w:val="00A31B99"/>
    <w:rsid w:val="00A33ABE"/>
    <w:rsid w:val="00A3467F"/>
    <w:rsid w:val="00A35918"/>
    <w:rsid w:val="00A36964"/>
    <w:rsid w:val="00A379EC"/>
    <w:rsid w:val="00A43B87"/>
    <w:rsid w:val="00A46B77"/>
    <w:rsid w:val="00A47A27"/>
    <w:rsid w:val="00A504D3"/>
    <w:rsid w:val="00A5121F"/>
    <w:rsid w:val="00A512DE"/>
    <w:rsid w:val="00A51A88"/>
    <w:rsid w:val="00A5253A"/>
    <w:rsid w:val="00A53C75"/>
    <w:rsid w:val="00A53EAE"/>
    <w:rsid w:val="00A54292"/>
    <w:rsid w:val="00A5483C"/>
    <w:rsid w:val="00A54D7E"/>
    <w:rsid w:val="00A57143"/>
    <w:rsid w:val="00A60AA4"/>
    <w:rsid w:val="00A62039"/>
    <w:rsid w:val="00A62B43"/>
    <w:rsid w:val="00A62D86"/>
    <w:rsid w:val="00A636CC"/>
    <w:rsid w:val="00A64879"/>
    <w:rsid w:val="00A648CB"/>
    <w:rsid w:val="00A72DF8"/>
    <w:rsid w:val="00A730B3"/>
    <w:rsid w:val="00A738E8"/>
    <w:rsid w:val="00A765B4"/>
    <w:rsid w:val="00A80006"/>
    <w:rsid w:val="00A80BA3"/>
    <w:rsid w:val="00A80D41"/>
    <w:rsid w:val="00A81196"/>
    <w:rsid w:val="00A84D6E"/>
    <w:rsid w:val="00A85D1D"/>
    <w:rsid w:val="00A866B4"/>
    <w:rsid w:val="00A867AA"/>
    <w:rsid w:val="00A875F6"/>
    <w:rsid w:val="00A910C5"/>
    <w:rsid w:val="00A912EF"/>
    <w:rsid w:val="00A95FBA"/>
    <w:rsid w:val="00A97743"/>
    <w:rsid w:val="00AA0424"/>
    <w:rsid w:val="00AA0EEA"/>
    <w:rsid w:val="00AA2613"/>
    <w:rsid w:val="00AA26E5"/>
    <w:rsid w:val="00AA437B"/>
    <w:rsid w:val="00AA47DC"/>
    <w:rsid w:val="00AA5F4B"/>
    <w:rsid w:val="00AB002A"/>
    <w:rsid w:val="00AB108F"/>
    <w:rsid w:val="00AB1A8A"/>
    <w:rsid w:val="00AB1FE7"/>
    <w:rsid w:val="00AB22AF"/>
    <w:rsid w:val="00AB2893"/>
    <w:rsid w:val="00AB335C"/>
    <w:rsid w:val="00AB37D5"/>
    <w:rsid w:val="00AB4277"/>
    <w:rsid w:val="00AB448F"/>
    <w:rsid w:val="00AB73DC"/>
    <w:rsid w:val="00AC1F55"/>
    <w:rsid w:val="00AC58E3"/>
    <w:rsid w:val="00AD2EC9"/>
    <w:rsid w:val="00AD3059"/>
    <w:rsid w:val="00AD45DE"/>
    <w:rsid w:val="00AD49A0"/>
    <w:rsid w:val="00AD667F"/>
    <w:rsid w:val="00AD6ECB"/>
    <w:rsid w:val="00AE1115"/>
    <w:rsid w:val="00AE172E"/>
    <w:rsid w:val="00AE2164"/>
    <w:rsid w:val="00AE34E7"/>
    <w:rsid w:val="00AE368D"/>
    <w:rsid w:val="00AE52A6"/>
    <w:rsid w:val="00AE6263"/>
    <w:rsid w:val="00AE7258"/>
    <w:rsid w:val="00AE7A4A"/>
    <w:rsid w:val="00AE7C8F"/>
    <w:rsid w:val="00AF01C7"/>
    <w:rsid w:val="00AF093B"/>
    <w:rsid w:val="00AF1368"/>
    <w:rsid w:val="00AF1831"/>
    <w:rsid w:val="00AF266E"/>
    <w:rsid w:val="00AF267D"/>
    <w:rsid w:val="00AF64CF"/>
    <w:rsid w:val="00AF6883"/>
    <w:rsid w:val="00AF7CA7"/>
    <w:rsid w:val="00AF7CF6"/>
    <w:rsid w:val="00B00551"/>
    <w:rsid w:val="00B00D71"/>
    <w:rsid w:val="00B01728"/>
    <w:rsid w:val="00B01B84"/>
    <w:rsid w:val="00B03AEF"/>
    <w:rsid w:val="00B03E76"/>
    <w:rsid w:val="00B04686"/>
    <w:rsid w:val="00B10846"/>
    <w:rsid w:val="00B10CD8"/>
    <w:rsid w:val="00B11CF2"/>
    <w:rsid w:val="00B13729"/>
    <w:rsid w:val="00B13DB4"/>
    <w:rsid w:val="00B143EB"/>
    <w:rsid w:val="00B15014"/>
    <w:rsid w:val="00B17AA9"/>
    <w:rsid w:val="00B17F93"/>
    <w:rsid w:val="00B21922"/>
    <w:rsid w:val="00B2207F"/>
    <w:rsid w:val="00B2695A"/>
    <w:rsid w:val="00B26E29"/>
    <w:rsid w:val="00B27A4B"/>
    <w:rsid w:val="00B3027B"/>
    <w:rsid w:val="00B315AC"/>
    <w:rsid w:val="00B3193B"/>
    <w:rsid w:val="00B31C05"/>
    <w:rsid w:val="00B32827"/>
    <w:rsid w:val="00B32DF7"/>
    <w:rsid w:val="00B352D9"/>
    <w:rsid w:val="00B35FB3"/>
    <w:rsid w:val="00B37020"/>
    <w:rsid w:val="00B404B3"/>
    <w:rsid w:val="00B41BA5"/>
    <w:rsid w:val="00B41E5F"/>
    <w:rsid w:val="00B439FC"/>
    <w:rsid w:val="00B4405B"/>
    <w:rsid w:val="00B44547"/>
    <w:rsid w:val="00B45231"/>
    <w:rsid w:val="00B45792"/>
    <w:rsid w:val="00B464C2"/>
    <w:rsid w:val="00B46527"/>
    <w:rsid w:val="00B50579"/>
    <w:rsid w:val="00B526BD"/>
    <w:rsid w:val="00B5354E"/>
    <w:rsid w:val="00B539A1"/>
    <w:rsid w:val="00B53D10"/>
    <w:rsid w:val="00B54257"/>
    <w:rsid w:val="00B54863"/>
    <w:rsid w:val="00B55010"/>
    <w:rsid w:val="00B603A8"/>
    <w:rsid w:val="00B60503"/>
    <w:rsid w:val="00B612D3"/>
    <w:rsid w:val="00B6133F"/>
    <w:rsid w:val="00B61D5B"/>
    <w:rsid w:val="00B61E6B"/>
    <w:rsid w:val="00B62496"/>
    <w:rsid w:val="00B624D7"/>
    <w:rsid w:val="00B631BF"/>
    <w:rsid w:val="00B631DF"/>
    <w:rsid w:val="00B64196"/>
    <w:rsid w:val="00B66260"/>
    <w:rsid w:val="00B714AD"/>
    <w:rsid w:val="00B7178D"/>
    <w:rsid w:val="00B71B88"/>
    <w:rsid w:val="00B71E9B"/>
    <w:rsid w:val="00B73885"/>
    <w:rsid w:val="00B73C7A"/>
    <w:rsid w:val="00B74F12"/>
    <w:rsid w:val="00B75502"/>
    <w:rsid w:val="00B75AAF"/>
    <w:rsid w:val="00B75EE6"/>
    <w:rsid w:val="00B760FF"/>
    <w:rsid w:val="00B7702E"/>
    <w:rsid w:val="00B77A54"/>
    <w:rsid w:val="00B77E0B"/>
    <w:rsid w:val="00B80086"/>
    <w:rsid w:val="00B80F8A"/>
    <w:rsid w:val="00B81778"/>
    <w:rsid w:val="00B819D5"/>
    <w:rsid w:val="00B83526"/>
    <w:rsid w:val="00B84345"/>
    <w:rsid w:val="00B8473F"/>
    <w:rsid w:val="00B86B58"/>
    <w:rsid w:val="00B870C7"/>
    <w:rsid w:val="00B874A1"/>
    <w:rsid w:val="00B87A08"/>
    <w:rsid w:val="00B9080F"/>
    <w:rsid w:val="00B9224F"/>
    <w:rsid w:val="00B92B52"/>
    <w:rsid w:val="00B937D5"/>
    <w:rsid w:val="00B954D7"/>
    <w:rsid w:val="00B95AF8"/>
    <w:rsid w:val="00B9714E"/>
    <w:rsid w:val="00B97249"/>
    <w:rsid w:val="00BA0CED"/>
    <w:rsid w:val="00BA156B"/>
    <w:rsid w:val="00BA1B9A"/>
    <w:rsid w:val="00BA222D"/>
    <w:rsid w:val="00BA266A"/>
    <w:rsid w:val="00BA4F83"/>
    <w:rsid w:val="00BA51CC"/>
    <w:rsid w:val="00BA658F"/>
    <w:rsid w:val="00BA69FE"/>
    <w:rsid w:val="00BA6C63"/>
    <w:rsid w:val="00BA6DDF"/>
    <w:rsid w:val="00BA6E25"/>
    <w:rsid w:val="00BA7F8E"/>
    <w:rsid w:val="00BB1C29"/>
    <w:rsid w:val="00BB27DC"/>
    <w:rsid w:val="00BB2E9E"/>
    <w:rsid w:val="00BB4C9B"/>
    <w:rsid w:val="00BB5C76"/>
    <w:rsid w:val="00BC05D0"/>
    <w:rsid w:val="00BC09F4"/>
    <w:rsid w:val="00BC2F14"/>
    <w:rsid w:val="00BC32E6"/>
    <w:rsid w:val="00BC4684"/>
    <w:rsid w:val="00BC4BA2"/>
    <w:rsid w:val="00BC6AD8"/>
    <w:rsid w:val="00BC7DF7"/>
    <w:rsid w:val="00BD050B"/>
    <w:rsid w:val="00BD0658"/>
    <w:rsid w:val="00BD1BF8"/>
    <w:rsid w:val="00BD2888"/>
    <w:rsid w:val="00BD3A4A"/>
    <w:rsid w:val="00BD3BEA"/>
    <w:rsid w:val="00BD5932"/>
    <w:rsid w:val="00BD5C35"/>
    <w:rsid w:val="00BD7E0B"/>
    <w:rsid w:val="00BE0847"/>
    <w:rsid w:val="00BE08AF"/>
    <w:rsid w:val="00BE0E98"/>
    <w:rsid w:val="00BE17B3"/>
    <w:rsid w:val="00BE1ACB"/>
    <w:rsid w:val="00BE1CF2"/>
    <w:rsid w:val="00BE2302"/>
    <w:rsid w:val="00BE3E60"/>
    <w:rsid w:val="00BE465A"/>
    <w:rsid w:val="00BE725B"/>
    <w:rsid w:val="00BF10D7"/>
    <w:rsid w:val="00BF24F4"/>
    <w:rsid w:val="00BF3A58"/>
    <w:rsid w:val="00BF4B47"/>
    <w:rsid w:val="00BF4F9E"/>
    <w:rsid w:val="00C0054C"/>
    <w:rsid w:val="00C00879"/>
    <w:rsid w:val="00C008E8"/>
    <w:rsid w:val="00C00B50"/>
    <w:rsid w:val="00C017CD"/>
    <w:rsid w:val="00C01B7C"/>
    <w:rsid w:val="00C02373"/>
    <w:rsid w:val="00C03013"/>
    <w:rsid w:val="00C036DE"/>
    <w:rsid w:val="00C03E68"/>
    <w:rsid w:val="00C048A9"/>
    <w:rsid w:val="00C1188B"/>
    <w:rsid w:val="00C12322"/>
    <w:rsid w:val="00C125EF"/>
    <w:rsid w:val="00C13568"/>
    <w:rsid w:val="00C13B62"/>
    <w:rsid w:val="00C13CAF"/>
    <w:rsid w:val="00C1644F"/>
    <w:rsid w:val="00C16D38"/>
    <w:rsid w:val="00C17BD4"/>
    <w:rsid w:val="00C20D21"/>
    <w:rsid w:val="00C232B5"/>
    <w:rsid w:val="00C244E5"/>
    <w:rsid w:val="00C258B2"/>
    <w:rsid w:val="00C2606B"/>
    <w:rsid w:val="00C26341"/>
    <w:rsid w:val="00C267AE"/>
    <w:rsid w:val="00C32125"/>
    <w:rsid w:val="00C32A6F"/>
    <w:rsid w:val="00C32D25"/>
    <w:rsid w:val="00C3526F"/>
    <w:rsid w:val="00C366EC"/>
    <w:rsid w:val="00C36815"/>
    <w:rsid w:val="00C3767F"/>
    <w:rsid w:val="00C4025F"/>
    <w:rsid w:val="00C402C5"/>
    <w:rsid w:val="00C40F12"/>
    <w:rsid w:val="00C411E1"/>
    <w:rsid w:val="00C415C7"/>
    <w:rsid w:val="00C42087"/>
    <w:rsid w:val="00C4377D"/>
    <w:rsid w:val="00C43B42"/>
    <w:rsid w:val="00C443A2"/>
    <w:rsid w:val="00C4442A"/>
    <w:rsid w:val="00C4456A"/>
    <w:rsid w:val="00C44B0B"/>
    <w:rsid w:val="00C4594B"/>
    <w:rsid w:val="00C4604B"/>
    <w:rsid w:val="00C46B52"/>
    <w:rsid w:val="00C46F11"/>
    <w:rsid w:val="00C475E6"/>
    <w:rsid w:val="00C509A3"/>
    <w:rsid w:val="00C5169C"/>
    <w:rsid w:val="00C52382"/>
    <w:rsid w:val="00C524AE"/>
    <w:rsid w:val="00C53EFF"/>
    <w:rsid w:val="00C5487A"/>
    <w:rsid w:val="00C55187"/>
    <w:rsid w:val="00C55AD9"/>
    <w:rsid w:val="00C5607B"/>
    <w:rsid w:val="00C57851"/>
    <w:rsid w:val="00C57D5D"/>
    <w:rsid w:val="00C57F6E"/>
    <w:rsid w:val="00C61A4C"/>
    <w:rsid w:val="00C63305"/>
    <w:rsid w:val="00C63720"/>
    <w:rsid w:val="00C65EC8"/>
    <w:rsid w:val="00C669E0"/>
    <w:rsid w:val="00C66A17"/>
    <w:rsid w:val="00C70480"/>
    <w:rsid w:val="00C7093D"/>
    <w:rsid w:val="00C716E2"/>
    <w:rsid w:val="00C71EE2"/>
    <w:rsid w:val="00C74C15"/>
    <w:rsid w:val="00C74E0F"/>
    <w:rsid w:val="00C765F1"/>
    <w:rsid w:val="00C76CEC"/>
    <w:rsid w:val="00C77DD3"/>
    <w:rsid w:val="00C837E9"/>
    <w:rsid w:val="00C84C2E"/>
    <w:rsid w:val="00C87227"/>
    <w:rsid w:val="00C873DF"/>
    <w:rsid w:val="00C87D90"/>
    <w:rsid w:val="00C90C9B"/>
    <w:rsid w:val="00C933C1"/>
    <w:rsid w:val="00C93B34"/>
    <w:rsid w:val="00C93FFC"/>
    <w:rsid w:val="00C9414B"/>
    <w:rsid w:val="00C946FD"/>
    <w:rsid w:val="00C95D9F"/>
    <w:rsid w:val="00C95FD6"/>
    <w:rsid w:val="00C96FB2"/>
    <w:rsid w:val="00C975E9"/>
    <w:rsid w:val="00CA1B34"/>
    <w:rsid w:val="00CA296E"/>
    <w:rsid w:val="00CA43FA"/>
    <w:rsid w:val="00CA4A3F"/>
    <w:rsid w:val="00CA6595"/>
    <w:rsid w:val="00CB078A"/>
    <w:rsid w:val="00CB0EA6"/>
    <w:rsid w:val="00CB22D5"/>
    <w:rsid w:val="00CB25FC"/>
    <w:rsid w:val="00CB33B6"/>
    <w:rsid w:val="00CB5B09"/>
    <w:rsid w:val="00CB77B7"/>
    <w:rsid w:val="00CB7DA9"/>
    <w:rsid w:val="00CC035B"/>
    <w:rsid w:val="00CC3263"/>
    <w:rsid w:val="00CC46B8"/>
    <w:rsid w:val="00CC5E5C"/>
    <w:rsid w:val="00CC5E8E"/>
    <w:rsid w:val="00CC65AA"/>
    <w:rsid w:val="00CC6910"/>
    <w:rsid w:val="00CD29BA"/>
    <w:rsid w:val="00CD3293"/>
    <w:rsid w:val="00CD3B90"/>
    <w:rsid w:val="00CD4FF4"/>
    <w:rsid w:val="00CE0CE4"/>
    <w:rsid w:val="00CE21B6"/>
    <w:rsid w:val="00CE24FC"/>
    <w:rsid w:val="00CE3EED"/>
    <w:rsid w:val="00CE5ED2"/>
    <w:rsid w:val="00CE6710"/>
    <w:rsid w:val="00CE76D6"/>
    <w:rsid w:val="00CE7E10"/>
    <w:rsid w:val="00CF039A"/>
    <w:rsid w:val="00CF21A3"/>
    <w:rsid w:val="00CF4BC5"/>
    <w:rsid w:val="00CF5687"/>
    <w:rsid w:val="00CF7DED"/>
    <w:rsid w:val="00D01DD5"/>
    <w:rsid w:val="00D03A49"/>
    <w:rsid w:val="00D040BA"/>
    <w:rsid w:val="00D0474E"/>
    <w:rsid w:val="00D05871"/>
    <w:rsid w:val="00D05C52"/>
    <w:rsid w:val="00D06232"/>
    <w:rsid w:val="00D06444"/>
    <w:rsid w:val="00D10022"/>
    <w:rsid w:val="00D136B1"/>
    <w:rsid w:val="00D14B9A"/>
    <w:rsid w:val="00D169E8"/>
    <w:rsid w:val="00D16CD6"/>
    <w:rsid w:val="00D17F8E"/>
    <w:rsid w:val="00D2287C"/>
    <w:rsid w:val="00D228DC"/>
    <w:rsid w:val="00D238E6"/>
    <w:rsid w:val="00D2461F"/>
    <w:rsid w:val="00D24969"/>
    <w:rsid w:val="00D2656D"/>
    <w:rsid w:val="00D27908"/>
    <w:rsid w:val="00D27DBE"/>
    <w:rsid w:val="00D27EF5"/>
    <w:rsid w:val="00D3173C"/>
    <w:rsid w:val="00D319FC"/>
    <w:rsid w:val="00D32C00"/>
    <w:rsid w:val="00D34789"/>
    <w:rsid w:val="00D3665C"/>
    <w:rsid w:val="00D372DE"/>
    <w:rsid w:val="00D378A2"/>
    <w:rsid w:val="00D37C2D"/>
    <w:rsid w:val="00D40E76"/>
    <w:rsid w:val="00D41B0F"/>
    <w:rsid w:val="00D427A7"/>
    <w:rsid w:val="00D43A64"/>
    <w:rsid w:val="00D44ADF"/>
    <w:rsid w:val="00D458ED"/>
    <w:rsid w:val="00D47731"/>
    <w:rsid w:val="00D5029B"/>
    <w:rsid w:val="00D519A2"/>
    <w:rsid w:val="00D51AE8"/>
    <w:rsid w:val="00D52E4B"/>
    <w:rsid w:val="00D54923"/>
    <w:rsid w:val="00D54BDB"/>
    <w:rsid w:val="00D55406"/>
    <w:rsid w:val="00D55B95"/>
    <w:rsid w:val="00D55C92"/>
    <w:rsid w:val="00D55D5E"/>
    <w:rsid w:val="00D55E1A"/>
    <w:rsid w:val="00D564DC"/>
    <w:rsid w:val="00D604E9"/>
    <w:rsid w:val="00D623DC"/>
    <w:rsid w:val="00D628D0"/>
    <w:rsid w:val="00D62C6E"/>
    <w:rsid w:val="00D63228"/>
    <w:rsid w:val="00D635F4"/>
    <w:rsid w:val="00D65114"/>
    <w:rsid w:val="00D65A8E"/>
    <w:rsid w:val="00D666CE"/>
    <w:rsid w:val="00D703F2"/>
    <w:rsid w:val="00D70757"/>
    <w:rsid w:val="00D711BB"/>
    <w:rsid w:val="00D7154F"/>
    <w:rsid w:val="00D72FB0"/>
    <w:rsid w:val="00D7389E"/>
    <w:rsid w:val="00D74D72"/>
    <w:rsid w:val="00D74EC4"/>
    <w:rsid w:val="00D752CD"/>
    <w:rsid w:val="00D774D4"/>
    <w:rsid w:val="00D77875"/>
    <w:rsid w:val="00D77F9D"/>
    <w:rsid w:val="00D81776"/>
    <w:rsid w:val="00D82ECA"/>
    <w:rsid w:val="00D835BA"/>
    <w:rsid w:val="00D84E40"/>
    <w:rsid w:val="00D92A4C"/>
    <w:rsid w:val="00D94005"/>
    <w:rsid w:val="00D9549F"/>
    <w:rsid w:val="00DA1064"/>
    <w:rsid w:val="00DA2077"/>
    <w:rsid w:val="00DA3B7F"/>
    <w:rsid w:val="00DA602F"/>
    <w:rsid w:val="00DA71CC"/>
    <w:rsid w:val="00DB04EA"/>
    <w:rsid w:val="00DB2A35"/>
    <w:rsid w:val="00DB5095"/>
    <w:rsid w:val="00DB67E8"/>
    <w:rsid w:val="00DB6FAB"/>
    <w:rsid w:val="00DC1302"/>
    <w:rsid w:val="00DC18A5"/>
    <w:rsid w:val="00DC21F9"/>
    <w:rsid w:val="00DC2E04"/>
    <w:rsid w:val="00DC3152"/>
    <w:rsid w:val="00DC3E2F"/>
    <w:rsid w:val="00DD0030"/>
    <w:rsid w:val="00DD0E02"/>
    <w:rsid w:val="00DD2FF1"/>
    <w:rsid w:val="00DD4F3C"/>
    <w:rsid w:val="00DD5826"/>
    <w:rsid w:val="00DD6670"/>
    <w:rsid w:val="00DD7B69"/>
    <w:rsid w:val="00DD7FED"/>
    <w:rsid w:val="00DE1C1E"/>
    <w:rsid w:val="00DE34D6"/>
    <w:rsid w:val="00DE39D9"/>
    <w:rsid w:val="00DE3A1D"/>
    <w:rsid w:val="00DE4FD1"/>
    <w:rsid w:val="00DE5B1A"/>
    <w:rsid w:val="00DE68C8"/>
    <w:rsid w:val="00DF12DE"/>
    <w:rsid w:val="00DF4293"/>
    <w:rsid w:val="00DF5217"/>
    <w:rsid w:val="00DF6669"/>
    <w:rsid w:val="00E0002C"/>
    <w:rsid w:val="00E000B3"/>
    <w:rsid w:val="00E00375"/>
    <w:rsid w:val="00E01886"/>
    <w:rsid w:val="00E02393"/>
    <w:rsid w:val="00E028EF"/>
    <w:rsid w:val="00E02C68"/>
    <w:rsid w:val="00E031D7"/>
    <w:rsid w:val="00E042B0"/>
    <w:rsid w:val="00E050F0"/>
    <w:rsid w:val="00E10E45"/>
    <w:rsid w:val="00E120CA"/>
    <w:rsid w:val="00E12933"/>
    <w:rsid w:val="00E155A1"/>
    <w:rsid w:val="00E157A7"/>
    <w:rsid w:val="00E174F6"/>
    <w:rsid w:val="00E2000B"/>
    <w:rsid w:val="00E2137D"/>
    <w:rsid w:val="00E257D4"/>
    <w:rsid w:val="00E26261"/>
    <w:rsid w:val="00E26371"/>
    <w:rsid w:val="00E27711"/>
    <w:rsid w:val="00E31EE5"/>
    <w:rsid w:val="00E31EFB"/>
    <w:rsid w:val="00E32585"/>
    <w:rsid w:val="00E32790"/>
    <w:rsid w:val="00E3321C"/>
    <w:rsid w:val="00E3481B"/>
    <w:rsid w:val="00E34956"/>
    <w:rsid w:val="00E35A5C"/>
    <w:rsid w:val="00E37F16"/>
    <w:rsid w:val="00E407CC"/>
    <w:rsid w:val="00E442AE"/>
    <w:rsid w:val="00E44309"/>
    <w:rsid w:val="00E4543D"/>
    <w:rsid w:val="00E46A6B"/>
    <w:rsid w:val="00E50084"/>
    <w:rsid w:val="00E50271"/>
    <w:rsid w:val="00E5150A"/>
    <w:rsid w:val="00E519D7"/>
    <w:rsid w:val="00E54794"/>
    <w:rsid w:val="00E54C4E"/>
    <w:rsid w:val="00E55291"/>
    <w:rsid w:val="00E56600"/>
    <w:rsid w:val="00E574DB"/>
    <w:rsid w:val="00E57688"/>
    <w:rsid w:val="00E615D6"/>
    <w:rsid w:val="00E61BE8"/>
    <w:rsid w:val="00E6249B"/>
    <w:rsid w:val="00E6372A"/>
    <w:rsid w:val="00E63CA5"/>
    <w:rsid w:val="00E63D76"/>
    <w:rsid w:val="00E656B1"/>
    <w:rsid w:val="00E65BD8"/>
    <w:rsid w:val="00E65C79"/>
    <w:rsid w:val="00E67C33"/>
    <w:rsid w:val="00E70B56"/>
    <w:rsid w:val="00E70FC4"/>
    <w:rsid w:val="00E725F4"/>
    <w:rsid w:val="00E740CD"/>
    <w:rsid w:val="00E74772"/>
    <w:rsid w:val="00E757AD"/>
    <w:rsid w:val="00E763DD"/>
    <w:rsid w:val="00E7751E"/>
    <w:rsid w:val="00E77A88"/>
    <w:rsid w:val="00E77DE2"/>
    <w:rsid w:val="00E8057C"/>
    <w:rsid w:val="00E8074C"/>
    <w:rsid w:val="00E80F4E"/>
    <w:rsid w:val="00E81255"/>
    <w:rsid w:val="00E816D3"/>
    <w:rsid w:val="00E8223D"/>
    <w:rsid w:val="00E84992"/>
    <w:rsid w:val="00E84C55"/>
    <w:rsid w:val="00E85897"/>
    <w:rsid w:val="00E85D4B"/>
    <w:rsid w:val="00E85EB5"/>
    <w:rsid w:val="00E8656B"/>
    <w:rsid w:val="00E866BB"/>
    <w:rsid w:val="00E867C9"/>
    <w:rsid w:val="00E86AFC"/>
    <w:rsid w:val="00E871B8"/>
    <w:rsid w:val="00E87A3A"/>
    <w:rsid w:val="00E87BFF"/>
    <w:rsid w:val="00E92087"/>
    <w:rsid w:val="00E921FB"/>
    <w:rsid w:val="00E92313"/>
    <w:rsid w:val="00E92A0D"/>
    <w:rsid w:val="00E9349E"/>
    <w:rsid w:val="00E93B4D"/>
    <w:rsid w:val="00E9559E"/>
    <w:rsid w:val="00E95C29"/>
    <w:rsid w:val="00E95F99"/>
    <w:rsid w:val="00E9745D"/>
    <w:rsid w:val="00E979FB"/>
    <w:rsid w:val="00EA1A39"/>
    <w:rsid w:val="00EA2CF1"/>
    <w:rsid w:val="00EA36F6"/>
    <w:rsid w:val="00EA4C32"/>
    <w:rsid w:val="00EA5B25"/>
    <w:rsid w:val="00EA5F18"/>
    <w:rsid w:val="00EA7F72"/>
    <w:rsid w:val="00EA7FB7"/>
    <w:rsid w:val="00EB14C2"/>
    <w:rsid w:val="00EB615A"/>
    <w:rsid w:val="00EB61B1"/>
    <w:rsid w:val="00EC0D5D"/>
    <w:rsid w:val="00EC1655"/>
    <w:rsid w:val="00EC37B5"/>
    <w:rsid w:val="00EC47E4"/>
    <w:rsid w:val="00EC4A2A"/>
    <w:rsid w:val="00ED087D"/>
    <w:rsid w:val="00ED303A"/>
    <w:rsid w:val="00ED362B"/>
    <w:rsid w:val="00ED3BE5"/>
    <w:rsid w:val="00ED58F5"/>
    <w:rsid w:val="00ED7277"/>
    <w:rsid w:val="00EE088B"/>
    <w:rsid w:val="00EE10E3"/>
    <w:rsid w:val="00EE2453"/>
    <w:rsid w:val="00EE275B"/>
    <w:rsid w:val="00EE29F3"/>
    <w:rsid w:val="00EE2A74"/>
    <w:rsid w:val="00EE3628"/>
    <w:rsid w:val="00EE3DFD"/>
    <w:rsid w:val="00EE4880"/>
    <w:rsid w:val="00EE4F06"/>
    <w:rsid w:val="00EE554C"/>
    <w:rsid w:val="00EE61E8"/>
    <w:rsid w:val="00EE6234"/>
    <w:rsid w:val="00EF0512"/>
    <w:rsid w:val="00EF1D6D"/>
    <w:rsid w:val="00EF1F00"/>
    <w:rsid w:val="00EF2AC8"/>
    <w:rsid w:val="00EF33B1"/>
    <w:rsid w:val="00EF39E7"/>
    <w:rsid w:val="00EF4C64"/>
    <w:rsid w:val="00EF56BA"/>
    <w:rsid w:val="00EF6EA6"/>
    <w:rsid w:val="00EF73E9"/>
    <w:rsid w:val="00EF75F3"/>
    <w:rsid w:val="00EF77ED"/>
    <w:rsid w:val="00F00EBD"/>
    <w:rsid w:val="00F011BB"/>
    <w:rsid w:val="00F01D9F"/>
    <w:rsid w:val="00F02697"/>
    <w:rsid w:val="00F02D25"/>
    <w:rsid w:val="00F04A27"/>
    <w:rsid w:val="00F07768"/>
    <w:rsid w:val="00F07BB6"/>
    <w:rsid w:val="00F12518"/>
    <w:rsid w:val="00F129B8"/>
    <w:rsid w:val="00F129ED"/>
    <w:rsid w:val="00F138B8"/>
    <w:rsid w:val="00F14197"/>
    <w:rsid w:val="00F14A2D"/>
    <w:rsid w:val="00F15277"/>
    <w:rsid w:val="00F1606C"/>
    <w:rsid w:val="00F17095"/>
    <w:rsid w:val="00F174D8"/>
    <w:rsid w:val="00F1754F"/>
    <w:rsid w:val="00F214B8"/>
    <w:rsid w:val="00F219C9"/>
    <w:rsid w:val="00F23BC5"/>
    <w:rsid w:val="00F2491E"/>
    <w:rsid w:val="00F255DF"/>
    <w:rsid w:val="00F25AF1"/>
    <w:rsid w:val="00F267F3"/>
    <w:rsid w:val="00F268DE"/>
    <w:rsid w:val="00F273A8"/>
    <w:rsid w:val="00F27637"/>
    <w:rsid w:val="00F30169"/>
    <w:rsid w:val="00F30F7C"/>
    <w:rsid w:val="00F31BFE"/>
    <w:rsid w:val="00F31D7B"/>
    <w:rsid w:val="00F3361C"/>
    <w:rsid w:val="00F33E4A"/>
    <w:rsid w:val="00F34567"/>
    <w:rsid w:val="00F34A27"/>
    <w:rsid w:val="00F41021"/>
    <w:rsid w:val="00F42358"/>
    <w:rsid w:val="00F42B80"/>
    <w:rsid w:val="00F42D65"/>
    <w:rsid w:val="00F454AA"/>
    <w:rsid w:val="00F46E38"/>
    <w:rsid w:val="00F51882"/>
    <w:rsid w:val="00F52390"/>
    <w:rsid w:val="00F52E11"/>
    <w:rsid w:val="00F5340D"/>
    <w:rsid w:val="00F53530"/>
    <w:rsid w:val="00F53CCE"/>
    <w:rsid w:val="00F545AB"/>
    <w:rsid w:val="00F5477B"/>
    <w:rsid w:val="00F548C8"/>
    <w:rsid w:val="00F56E3F"/>
    <w:rsid w:val="00F62FBD"/>
    <w:rsid w:val="00F65519"/>
    <w:rsid w:val="00F65BA6"/>
    <w:rsid w:val="00F66152"/>
    <w:rsid w:val="00F667E0"/>
    <w:rsid w:val="00F676ED"/>
    <w:rsid w:val="00F677BB"/>
    <w:rsid w:val="00F706DE"/>
    <w:rsid w:val="00F706E9"/>
    <w:rsid w:val="00F714AB"/>
    <w:rsid w:val="00F719E4"/>
    <w:rsid w:val="00F7215E"/>
    <w:rsid w:val="00F733AD"/>
    <w:rsid w:val="00F7401F"/>
    <w:rsid w:val="00F74E7C"/>
    <w:rsid w:val="00F755EC"/>
    <w:rsid w:val="00F76A99"/>
    <w:rsid w:val="00F8075B"/>
    <w:rsid w:val="00F81C2D"/>
    <w:rsid w:val="00F82EB7"/>
    <w:rsid w:val="00F82FD8"/>
    <w:rsid w:val="00F83574"/>
    <w:rsid w:val="00F83F2E"/>
    <w:rsid w:val="00F845E3"/>
    <w:rsid w:val="00F8573A"/>
    <w:rsid w:val="00F858EB"/>
    <w:rsid w:val="00F85A0C"/>
    <w:rsid w:val="00F8707E"/>
    <w:rsid w:val="00F87BF5"/>
    <w:rsid w:val="00F9315B"/>
    <w:rsid w:val="00F931FE"/>
    <w:rsid w:val="00F93C3D"/>
    <w:rsid w:val="00F9426D"/>
    <w:rsid w:val="00F95BCF"/>
    <w:rsid w:val="00F96BED"/>
    <w:rsid w:val="00FA0420"/>
    <w:rsid w:val="00FA080A"/>
    <w:rsid w:val="00FA17C8"/>
    <w:rsid w:val="00FA1FEA"/>
    <w:rsid w:val="00FA257B"/>
    <w:rsid w:val="00FA3869"/>
    <w:rsid w:val="00FA38A1"/>
    <w:rsid w:val="00FA394B"/>
    <w:rsid w:val="00FA45F3"/>
    <w:rsid w:val="00FA567E"/>
    <w:rsid w:val="00FA6260"/>
    <w:rsid w:val="00FA79DF"/>
    <w:rsid w:val="00FB1AFF"/>
    <w:rsid w:val="00FB47B8"/>
    <w:rsid w:val="00FB4A36"/>
    <w:rsid w:val="00FB5409"/>
    <w:rsid w:val="00FB639D"/>
    <w:rsid w:val="00FC006E"/>
    <w:rsid w:val="00FC0478"/>
    <w:rsid w:val="00FC0C17"/>
    <w:rsid w:val="00FC1224"/>
    <w:rsid w:val="00FC211F"/>
    <w:rsid w:val="00FC2A67"/>
    <w:rsid w:val="00FC3DCC"/>
    <w:rsid w:val="00FC4F3E"/>
    <w:rsid w:val="00FC5C57"/>
    <w:rsid w:val="00FD07D7"/>
    <w:rsid w:val="00FD2D82"/>
    <w:rsid w:val="00FD32B7"/>
    <w:rsid w:val="00FD3347"/>
    <w:rsid w:val="00FD4A34"/>
    <w:rsid w:val="00FD5077"/>
    <w:rsid w:val="00FD5993"/>
    <w:rsid w:val="00FD5DB2"/>
    <w:rsid w:val="00FD6F43"/>
    <w:rsid w:val="00FD7218"/>
    <w:rsid w:val="00FD775F"/>
    <w:rsid w:val="00FE04C9"/>
    <w:rsid w:val="00FE0E9A"/>
    <w:rsid w:val="00FE1049"/>
    <w:rsid w:val="00FE4347"/>
    <w:rsid w:val="00FE5104"/>
    <w:rsid w:val="00FE7475"/>
    <w:rsid w:val="00FF0644"/>
    <w:rsid w:val="00FF07DD"/>
    <w:rsid w:val="00FF1BF2"/>
    <w:rsid w:val="00FF2434"/>
    <w:rsid w:val="00FF243B"/>
    <w:rsid w:val="00FF3AC1"/>
    <w:rsid w:val="00FF3CC0"/>
    <w:rsid w:val="00FF4B50"/>
    <w:rsid w:val="00FF4E86"/>
    <w:rsid w:val="00FF5BF3"/>
    <w:rsid w:val="00FF68B0"/>
    <w:rsid w:val="00FF72CA"/>
    <w:rsid w:val="00FF7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#ff6,#ff9"/>
    </o:shapedefaults>
    <o:shapelayout v:ext="edit">
      <o:idmap v:ext="edit" data="1"/>
    </o:shapelayout>
  </w:shapeDefaults>
  <w:decimalSymbol w:val="."/>
  <w:listSeparator w:val=","/>
  <w15:docId w15:val="{8091361E-30A6-4A48-A651-10E6C6D9D6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A314A"/>
    <w:rPr>
      <w:rFonts w:ascii="Times New Roman" w:eastAsia="Times New Roman" w:hAnsi="Times New Roman"/>
      <w:sz w:val="24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E031D7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40"/>
    </w:rPr>
  </w:style>
  <w:style w:type="paragraph" w:styleId="Heading2">
    <w:name w:val="heading 2"/>
    <w:basedOn w:val="Normal"/>
    <w:next w:val="Normal"/>
    <w:link w:val="Heading2Char"/>
    <w:qFormat/>
    <w:rsid w:val="00016349"/>
    <w:pPr>
      <w:keepNext/>
      <w:outlineLvl w:val="1"/>
    </w:pPr>
    <w:rPr>
      <w:rFonts w:ascii="Cordia New" w:eastAsia="Cordia New" w:hAnsi="Cordia New"/>
      <w:b/>
      <w:bCs/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71731A"/>
    <w:pPr>
      <w:ind w:left="720"/>
      <w:contextualSpacing/>
    </w:pPr>
    <w:rPr>
      <w:lang w:val="x-none" w:eastAsia="x-none"/>
    </w:rPr>
  </w:style>
  <w:style w:type="paragraph" w:styleId="BodyTextIndent">
    <w:name w:val="Body Text Indent"/>
    <w:basedOn w:val="Normal"/>
    <w:link w:val="BodyTextIndentChar"/>
    <w:unhideWhenUsed/>
    <w:rsid w:val="007B6AAA"/>
    <w:pPr>
      <w:ind w:firstLine="1560"/>
    </w:pPr>
    <w:rPr>
      <w:rFonts w:ascii="Cordia New" w:eastAsia="Cordia New" w:hAnsi="Cordia New" w:cs="Cordia New"/>
      <w:sz w:val="36"/>
      <w:szCs w:val="36"/>
    </w:rPr>
  </w:style>
  <w:style w:type="character" w:customStyle="1" w:styleId="BodyTextIndentChar">
    <w:name w:val="Body Text Indent Char"/>
    <w:link w:val="BodyTextIndent"/>
    <w:rsid w:val="007B6AAA"/>
    <w:rPr>
      <w:rFonts w:ascii="Cordia New" w:eastAsia="Cordia New" w:hAnsi="Cordia New"/>
      <w:sz w:val="36"/>
      <w:szCs w:val="36"/>
    </w:rPr>
  </w:style>
  <w:style w:type="paragraph" w:styleId="Header">
    <w:name w:val="header"/>
    <w:basedOn w:val="Normal"/>
    <w:link w:val="HeaderChar"/>
    <w:uiPriority w:val="99"/>
    <w:unhideWhenUsed/>
    <w:rsid w:val="00A25F94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A25F94"/>
    <w:rPr>
      <w:rFonts w:ascii="Times New Roman" w:eastAsia="Times New Roman" w:hAnsi="Times New Roman" w:cs="Angsana New"/>
      <w:sz w:val="24"/>
      <w:szCs w:val="28"/>
    </w:rPr>
  </w:style>
  <w:style w:type="paragraph" w:styleId="Footer">
    <w:name w:val="footer"/>
    <w:basedOn w:val="Normal"/>
    <w:link w:val="FooterChar"/>
    <w:uiPriority w:val="99"/>
    <w:unhideWhenUsed/>
    <w:rsid w:val="00A25F94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A25F94"/>
    <w:rPr>
      <w:rFonts w:ascii="Times New Roman" w:eastAsia="Times New Roman" w:hAnsi="Times New Roman" w:cs="Angsana New"/>
      <w:sz w:val="24"/>
      <w:szCs w:val="28"/>
    </w:rPr>
  </w:style>
  <w:style w:type="paragraph" w:customStyle="1" w:styleId="ListParagraph1">
    <w:name w:val="List Paragraph1"/>
    <w:basedOn w:val="Normal"/>
    <w:qFormat/>
    <w:rsid w:val="0058244D"/>
    <w:pPr>
      <w:ind w:left="720"/>
      <w:contextualSpacing/>
    </w:pPr>
    <w:rPr>
      <w:szCs w:val="30"/>
    </w:rPr>
  </w:style>
  <w:style w:type="table" w:styleId="TableGrid">
    <w:name w:val="Table Grid"/>
    <w:basedOn w:val="TableNormal"/>
    <w:uiPriority w:val="59"/>
    <w:rsid w:val="0092619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Hyperlink">
    <w:name w:val="Hyperlink"/>
    <w:uiPriority w:val="99"/>
    <w:unhideWhenUsed/>
    <w:rsid w:val="00190EEB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190EEB"/>
    <w:pPr>
      <w:spacing w:before="100" w:beforeAutospacing="1" w:after="100" w:afterAutospacing="1"/>
    </w:pPr>
    <w:rPr>
      <w:rFonts w:ascii="Angsana New" w:hAnsi="Angsana New"/>
      <w:sz w:val="28"/>
    </w:rPr>
  </w:style>
  <w:style w:type="paragraph" w:styleId="BalloonText">
    <w:name w:val="Balloon Text"/>
    <w:basedOn w:val="Normal"/>
    <w:link w:val="BalloonTextChar"/>
    <w:uiPriority w:val="99"/>
    <w:unhideWhenUsed/>
    <w:rsid w:val="00190EEB"/>
    <w:rPr>
      <w:rFonts w:ascii="Tahoma" w:eastAsia="Calibri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rsid w:val="00190EEB"/>
    <w:rPr>
      <w:rFonts w:ascii="Tahoma" w:hAnsi="Tahoma" w:cs="Angsana New"/>
      <w:sz w:val="16"/>
    </w:rPr>
  </w:style>
  <w:style w:type="paragraph" w:customStyle="1" w:styleId="1">
    <w:name w:val="รายการย่อหน้า1"/>
    <w:basedOn w:val="Normal"/>
    <w:qFormat/>
    <w:rsid w:val="00190EEB"/>
    <w:pPr>
      <w:spacing w:after="200" w:line="276" w:lineRule="auto"/>
      <w:ind w:left="720"/>
    </w:pPr>
    <w:rPr>
      <w:rFonts w:ascii="Calibri" w:eastAsia="Calibri" w:hAnsi="Calibri"/>
      <w:sz w:val="22"/>
    </w:rPr>
  </w:style>
  <w:style w:type="paragraph" w:customStyle="1" w:styleId="oa1">
    <w:name w:val="oa1"/>
    <w:basedOn w:val="Normal"/>
    <w:rsid w:val="00190EEB"/>
    <w:pPr>
      <w:spacing w:before="100" w:beforeAutospacing="1" w:after="100" w:afterAutospacing="1"/>
      <w:jc w:val="center"/>
      <w:textAlignment w:val="top"/>
    </w:pPr>
    <w:rPr>
      <w:rFonts w:ascii="Angsana New" w:hAnsi="Angsana New"/>
      <w:sz w:val="28"/>
    </w:rPr>
  </w:style>
  <w:style w:type="paragraph" w:customStyle="1" w:styleId="oa2">
    <w:name w:val="oa2"/>
    <w:basedOn w:val="Normal"/>
    <w:rsid w:val="00190EEB"/>
    <w:pPr>
      <w:spacing w:before="100" w:beforeAutospacing="1" w:after="100" w:afterAutospacing="1"/>
      <w:textAlignment w:val="top"/>
    </w:pPr>
    <w:rPr>
      <w:rFonts w:ascii="Angsana New" w:hAnsi="Angsana New"/>
      <w:sz w:val="28"/>
    </w:rPr>
  </w:style>
  <w:style w:type="paragraph" w:customStyle="1" w:styleId="oa3">
    <w:name w:val="oa3"/>
    <w:basedOn w:val="Normal"/>
    <w:rsid w:val="00190EEB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Angsana New" w:hAnsi="Angsana New"/>
      <w:sz w:val="28"/>
    </w:rPr>
  </w:style>
  <w:style w:type="paragraph" w:customStyle="1" w:styleId="oa4">
    <w:name w:val="oa4"/>
    <w:basedOn w:val="Normal"/>
    <w:rsid w:val="00190EE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Angsana New" w:hAnsi="Angsana New"/>
      <w:sz w:val="28"/>
    </w:rPr>
  </w:style>
  <w:style w:type="paragraph" w:customStyle="1" w:styleId="oa5">
    <w:name w:val="oa5"/>
    <w:basedOn w:val="Normal"/>
    <w:rsid w:val="00190EE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rFonts w:ascii="Angsana New" w:hAnsi="Angsana New"/>
      <w:sz w:val="28"/>
    </w:rPr>
  </w:style>
  <w:style w:type="paragraph" w:customStyle="1" w:styleId="oa6">
    <w:name w:val="oa6"/>
    <w:basedOn w:val="Normal"/>
    <w:rsid w:val="00190EE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ngsana New" w:hAnsi="Angsana New"/>
      <w:sz w:val="28"/>
    </w:rPr>
  </w:style>
  <w:style w:type="paragraph" w:customStyle="1" w:styleId="oa7">
    <w:name w:val="oa7"/>
    <w:basedOn w:val="Normal"/>
    <w:rsid w:val="00190EEB"/>
    <w:pPr>
      <w:pBdr>
        <w:top w:val="single" w:sz="4" w:space="0" w:color="000000"/>
      </w:pBdr>
      <w:spacing w:before="100" w:beforeAutospacing="1" w:after="100" w:afterAutospacing="1"/>
      <w:textAlignment w:val="top"/>
    </w:pPr>
    <w:rPr>
      <w:rFonts w:ascii="Angsana New" w:hAnsi="Angsana New"/>
      <w:sz w:val="28"/>
    </w:rPr>
  </w:style>
  <w:style w:type="paragraph" w:customStyle="1" w:styleId="oa8">
    <w:name w:val="oa8"/>
    <w:basedOn w:val="Normal"/>
    <w:rsid w:val="00190EEB"/>
    <w:pPr>
      <w:pBdr>
        <w:top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Angsana New" w:hAnsi="Angsana New"/>
      <w:sz w:val="28"/>
    </w:rPr>
  </w:style>
  <w:style w:type="paragraph" w:customStyle="1" w:styleId="oa9">
    <w:name w:val="oa9"/>
    <w:basedOn w:val="Normal"/>
    <w:rsid w:val="00190EEB"/>
    <w:pPr>
      <w:spacing w:before="100" w:beforeAutospacing="1" w:after="100" w:afterAutospacing="1"/>
      <w:textAlignment w:val="top"/>
    </w:pPr>
    <w:rPr>
      <w:rFonts w:ascii="Angsana New" w:hAnsi="Angsana New"/>
      <w:sz w:val="28"/>
    </w:rPr>
  </w:style>
  <w:style w:type="paragraph" w:customStyle="1" w:styleId="oa10">
    <w:name w:val="oa10"/>
    <w:basedOn w:val="Normal"/>
    <w:rsid w:val="00190EEB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rFonts w:ascii="Angsana New" w:hAnsi="Angsana New"/>
      <w:sz w:val="28"/>
    </w:rPr>
  </w:style>
  <w:style w:type="paragraph" w:customStyle="1" w:styleId="oa11">
    <w:name w:val="oa11"/>
    <w:basedOn w:val="Normal"/>
    <w:rsid w:val="00190EEB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ngsana New" w:hAnsi="Angsana New"/>
      <w:sz w:val="28"/>
    </w:rPr>
  </w:style>
  <w:style w:type="paragraph" w:customStyle="1" w:styleId="oa12">
    <w:name w:val="oa12"/>
    <w:basedOn w:val="Normal"/>
    <w:rsid w:val="00190EEB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Angsana New" w:hAnsi="Angsana New"/>
      <w:sz w:val="28"/>
    </w:rPr>
  </w:style>
  <w:style w:type="character" w:styleId="PageNumber">
    <w:name w:val="page number"/>
    <w:basedOn w:val="DefaultParagraphFont"/>
    <w:rsid w:val="00190EEB"/>
  </w:style>
  <w:style w:type="paragraph" w:customStyle="1" w:styleId="10">
    <w:name w:val="ไม่มีการเว้นระยะห่าง1"/>
    <w:qFormat/>
    <w:rsid w:val="00190EEB"/>
    <w:rPr>
      <w:sz w:val="22"/>
      <w:szCs w:val="28"/>
    </w:rPr>
  </w:style>
  <w:style w:type="character" w:customStyle="1" w:styleId="Heading2Char">
    <w:name w:val="Heading 2 Char"/>
    <w:link w:val="Heading2"/>
    <w:rsid w:val="00016349"/>
    <w:rPr>
      <w:rFonts w:ascii="Cordia New" w:eastAsia="Cordia New" w:hAnsi="Cordia New" w:cs="Angsana New"/>
      <w:b/>
      <w:bCs/>
      <w:sz w:val="32"/>
      <w:szCs w:val="32"/>
      <w:lang w:val="x-none" w:eastAsia="x-none"/>
    </w:rPr>
  </w:style>
  <w:style w:type="paragraph" w:styleId="NoSpacing">
    <w:name w:val="No Spacing"/>
    <w:uiPriority w:val="1"/>
    <w:qFormat/>
    <w:rsid w:val="005C277D"/>
    <w:rPr>
      <w:sz w:val="22"/>
      <w:szCs w:val="28"/>
    </w:rPr>
  </w:style>
  <w:style w:type="character" w:styleId="Strong">
    <w:name w:val="Strong"/>
    <w:qFormat/>
    <w:rsid w:val="001647DE"/>
    <w:rPr>
      <w:b/>
      <w:bCs/>
    </w:rPr>
  </w:style>
  <w:style w:type="character" w:customStyle="1" w:styleId="apple-converted-space">
    <w:name w:val="apple-converted-space"/>
    <w:basedOn w:val="DefaultParagraphFont"/>
    <w:rsid w:val="005F35BB"/>
  </w:style>
  <w:style w:type="character" w:customStyle="1" w:styleId="ListParagraphChar">
    <w:name w:val="List Paragraph Char"/>
    <w:link w:val="ListParagraph"/>
    <w:uiPriority w:val="34"/>
    <w:rsid w:val="00936526"/>
    <w:rPr>
      <w:rFonts w:ascii="Times New Roman" w:eastAsia="Times New Roman" w:hAnsi="Times New Roman"/>
      <w:sz w:val="24"/>
      <w:szCs w:val="28"/>
    </w:rPr>
  </w:style>
  <w:style w:type="character" w:customStyle="1" w:styleId="Heading1Char">
    <w:name w:val="Heading 1 Char"/>
    <w:link w:val="Heading1"/>
    <w:uiPriority w:val="9"/>
    <w:rsid w:val="00E031D7"/>
    <w:rPr>
      <w:rFonts w:ascii="Cambria" w:eastAsia="Times New Roman" w:hAnsi="Cambria" w:cs="Angsana New"/>
      <w:b/>
      <w:bCs/>
      <w:kern w:val="32"/>
      <w:sz w:val="32"/>
      <w:szCs w:val="40"/>
    </w:rPr>
  </w:style>
  <w:style w:type="character" w:customStyle="1" w:styleId="nowrap">
    <w:name w:val="nowrap"/>
    <w:basedOn w:val="DefaultParagraphFont"/>
    <w:rsid w:val="00E031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1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522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328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0887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914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4163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81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9078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29633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41393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5648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775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2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25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7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5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1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9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7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8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1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2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1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Desktop\&#3649;&#3609;&#3623;&#3607;&#3634;&#3591;\&#3649;&#3609;&#3623;&#3607;&#3634;&#3591;%20&#3626;&#3626;&#3594;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2DAC03-8EE7-4B18-93A9-B55743C3D1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แนวทาง สสช</Template>
  <TotalTime>29</TotalTime>
  <Pages>19</Pages>
  <Words>6385</Words>
  <Characters>36397</Characters>
  <Application>Microsoft Office Word</Application>
  <DocSecurity>0</DocSecurity>
  <Lines>303</Lines>
  <Paragraphs>85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Home</Company>
  <LinksUpToDate>false</LinksUpToDate>
  <CharactersWithSpaces>42697</CharactersWithSpaces>
  <SharedDoc>false</SharedDoc>
  <HLinks>
    <vt:vector size="18" baseType="variant">
      <vt:variant>
        <vt:i4>6291569</vt:i4>
      </vt:variant>
      <vt:variant>
        <vt:i4>6</vt:i4>
      </vt:variant>
      <vt:variant>
        <vt:i4>0</vt:i4>
      </vt:variant>
      <vt:variant>
        <vt:i4>5</vt:i4>
      </vt:variant>
      <vt:variant>
        <vt:lpwstr>http://www.rdic.cdd.go.th/</vt:lpwstr>
      </vt:variant>
      <vt:variant>
        <vt:lpwstr/>
      </vt:variant>
      <vt:variant>
        <vt:i4>6291569</vt:i4>
      </vt:variant>
      <vt:variant>
        <vt:i4>3</vt:i4>
      </vt:variant>
      <vt:variant>
        <vt:i4>0</vt:i4>
      </vt:variant>
      <vt:variant>
        <vt:i4>5</vt:i4>
      </vt:variant>
      <vt:variant>
        <vt:lpwstr>http://www.rdic.cdd.go.th/</vt:lpwstr>
      </vt:variant>
      <vt:variant>
        <vt:lpwstr/>
      </vt:variant>
      <vt:variant>
        <vt:i4>6291569</vt:i4>
      </vt:variant>
      <vt:variant>
        <vt:i4>0</vt:i4>
      </vt:variant>
      <vt:variant>
        <vt:i4>0</vt:i4>
      </vt:variant>
      <vt:variant>
        <vt:i4>5</vt:i4>
      </vt:variant>
      <vt:variant>
        <vt:lpwstr>http://www.rdic.cdd.go.th/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NIPA SEMMEE</cp:lastModifiedBy>
  <cp:revision>8</cp:revision>
  <cp:lastPrinted>2019-10-29T04:01:00Z</cp:lastPrinted>
  <dcterms:created xsi:type="dcterms:W3CDTF">2019-10-29T03:46:00Z</dcterms:created>
  <dcterms:modified xsi:type="dcterms:W3CDTF">2019-10-30T04:27:00Z</dcterms:modified>
</cp:coreProperties>
</file>